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C38AB" w14:textId="77777777" w:rsidR="00B83C14" w:rsidRPr="00FB42DC" w:rsidRDefault="00B20B74" w:rsidP="00482C40">
      <w:pPr>
        <w:ind w:right="-8"/>
        <w:outlineLvl w:val="0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FB42DC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AMC-3817-PM</w:t>
      </w:r>
    </w:p>
    <w:p w14:paraId="0556DABB" w14:textId="77777777" w:rsidR="00B83C14" w:rsidRPr="00FB42DC" w:rsidRDefault="00B20B74" w:rsidP="00B83C14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多合一电机控制器</w:t>
      </w:r>
    </w:p>
    <w:p w14:paraId="7011ECE8" w14:textId="77777777" w:rsidR="00133648" w:rsidRPr="00FB42DC" w:rsidRDefault="00133648" w:rsidP="00133648">
      <w:pPr>
        <w:ind w:right="-8"/>
        <w:rPr>
          <w:rFonts w:ascii="HarmonyOS Sans SC Medium" w:eastAsia="HarmonyOS Sans SC Medium" w:hAnsi="HarmonyOS Sans SC Medium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9"/>
        <w:gridCol w:w="5006"/>
      </w:tblGrid>
      <w:tr w:rsidR="006141DB" w:rsidRPr="00FB42DC" w14:paraId="5F5DC088" w14:textId="77777777" w:rsidTr="00BB0D76">
        <w:trPr>
          <w:trHeight w:hRule="exact" w:val="3066"/>
        </w:trPr>
        <w:tc>
          <w:tcPr>
            <w:tcW w:w="4931" w:type="dxa"/>
          </w:tcPr>
          <w:p w14:paraId="7ABA6A3A" w14:textId="77777777" w:rsidR="00B83C14" w:rsidRPr="00FB42DC" w:rsidRDefault="001F1A81" w:rsidP="00B83C14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eastAsia="zh-CN"/>
              </w:rPr>
              <w:t>产品简介</w:t>
            </w:r>
          </w:p>
          <w:p w14:paraId="5C8A2D47" w14:textId="77777777" w:rsidR="006141DB" w:rsidRPr="00FB42DC" w:rsidRDefault="00B629FF" w:rsidP="00051BBF">
            <w:pPr>
              <w:spacing w:line="360" w:lineRule="auto"/>
              <w:ind w:rightChars="74" w:right="178"/>
              <w:jc w:val="both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sz w:val="18"/>
                <w:szCs w:val="20"/>
                <w:lang w:eastAsia="zh-CN"/>
              </w:rPr>
              <w:t>AMC</w:t>
            </w: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-3817</w:t>
            </w:r>
            <w:r w:rsidR="00B10542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系列</w:t>
            </w: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多合一电机控制器</w:t>
            </w:r>
            <w:r w:rsidR="00FC7EBD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，</w:t>
            </w:r>
            <w:r w:rsidR="003A1B01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专为插电</w:t>
            </w:r>
            <w:r w:rsidR="00427812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式工程机械车辆设计，集成ACDC、DCDC</w:t>
            </w:r>
            <w:r w:rsidR="00ED0079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电源模块及MCU控制模块</w:t>
            </w:r>
            <w:r w:rsidR="006A7166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，</w:t>
            </w:r>
            <w:r w:rsidR="00051BBF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为车辆插电作业提供一整套集成方案。该设备额定功率最高可达90kw，</w:t>
            </w:r>
            <w:r w:rsidR="00247086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提供最高95%的转换效率，</w:t>
            </w:r>
            <w:r w:rsidR="0028225D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适用于</w:t>
            </w:r>
            <w:r w:rsidR="00CC4E46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中小型</w:t>
            </w:r>
            <w:r w:rsidR="007326A2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汽车起重机</w:t>
            </w:r>
            <w:r w:rsidR="00FC7EBD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，</w:t>
            </w:r>
            <w:r w:rsidR="007326A2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泵车，挖掘机</w:t>
            </w:r>
            <w:r w:rsidR="00FC7EBD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等</w:t>
            </w:r>
            <w:r w:rsidR="007D5D6C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设备</w:t>
            </w:r>
            <w:r w:rsidR="00CC4E46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，为终端用户大幅节约</w:t>
            </w:r>
            <w:r w:rsidR="00435E4D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eastAsia="zh-CN"/>
              </w:rPr>
              <w:t>油费，绿色环保。</w:t>
            </w:r>
          </w:p>
        </w:tc>
        <w:tc>
          <w:tcPr>
            <w:tcW w:w="5028" w:type="dxa"/>
            <w:vMerge w:val="restart"/>
          </w:tcPr>
          <w:p w14:paraId="3BF7E086" w14:textId="77777777" w:rsidR="006141DB" w:rsidRPr="00FB42DC" w:rsidRDefault="001F1A81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产品特性</w:t>
            </w:r>
          </w:p>
          <w:p w14:paraId="2F6D4574" w14:textId="77777777" w:rsidR="0090788C" w:rsidRPr="00FB42DC" w:rsidRDefault="001E7C35" w:rsidP="006A5035">
            <w:pPr>
              <w:pStyle w:val="ac"/>
              <w:numPr>
                <w:ilvl w:val="0"/>
                <w:numId w:val="2"/>
              </w:numPr>
              <w:spacing w:line="480" w:lineRule="auto"/>
              <w:rPr>
                <w:rFonts w:ascii="HarmonyOS Sans SC Medium" w:eastAsia="HarmonyOS Sans SC Medium" w:hAnsi="HarmonyOS Sans SC Medium" w:cs="Arial"/>
                <w:sz w:val="18"/>
                <w:szCs w:val="16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集成</w:t>
            </w:r>
            <w:r w:rsidR="00FE1069"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一体</w:t>
            </w:r>
            <w:r w:rsidR="0090788C"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化设计，</w:t>
            </w:r>
            <w:r w:rsidR="00FE1069"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优化安装空间</w:t>
            </w:r>
          </w:p>
          <w:p w14:paraId="0E0E45A4" w14:textId="77777777" w:rsidR="0090788C" w:rsidRPr="00FB42DC" w:rsidRDefault="00E60BC9" w:rsidP="006A5035">
            <w:pPr>
              <w:pStyle w:val="ac"/>
              <w:numPr>
                <w:ilvl w:val="0"/>
                <w:numId w:val="2"/>
              </w:numPr>
              <w:spacing w:line="480" w:lineRule="auto"/>
              <w:rPr>
                <w:rFonts w:ascii="HarmonyOS Sans SC Medium" w:eastAsia="HarmonyOS Sans SC Medium" w:hAnsi="HarmonyOS Sans SC Medium" w:cs="Arial"/>
                <w:sz w:val="18"/>
                <w:szCs w:val="16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集成高压连接器</w:t>
            </w:r>
            <w:r w:rsidR="0090788C"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，有利于整车线束布置</w:t>
            </w:r>
          </w:p>
          <w:p w14:paraId="54925787" w14:textId="77777777" w:rsidR="00E60BC9" w:rsidRPr="00FB42DC" w:rsidRDefault="000D1241" w:rsidP="00E60BC9">
            <w:pPr>
              <w:pStyle w:val="ac"/>
              <w:numPr>
                <w:ilvl w:val="0"/>
                <w:numId w:val="2"/>
              </w:numPr>
              <w:spacing w:line="480" w:lineRule="auto"/>
              <w:rPr>
                <w:rFonts w:ascii="HarmonyOS Sans SC Medium" w:eastAsia="HarmonyOS Sans SC Medium" w:hAnsi="HarmonyOS Sans SC Medium" w:cs="Arial"/>
                <w:sz w:val="18"/>
                <w:szCs w:val="16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集成电抗器，提升功率因数及转换效率</w:t>
            </w:r>
          </w:p>
          <w:p w14:paraId="0D34C3AB" w14:textId="77777777" w:rsidR="00795288" w:rsidRPr="00FB42DC" w:rsidRDefault="00B629FF" w:rsidP="001A52D0">
            <w:pPr>
              <w:pStyle w:val="ac"/>
              <w:numPr>
                <w:ilvl w:val="0"/>
                <w:numId w:val="2"/>
              </w:numPr>
              <w:spacing w:line="480" w:lineRule="auto"/>
              <w:rPr>
                <w:rFonts w:ascii="HarmonyOS Sans SC Medium" w:eastAsia="HarmonyOS Sans SC Medium" w:hAnsi="HarmonyOS Sans SC Medium" w:cs="Arial"/>
                <w:sz w:val="18"/>
                <w:szCs w:val="16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集成绝缘检测模块，提升整车安全系数</w:t>
            </w:r>
          </w:p>
          <w:p w14:paraId="3C4320A2" w14:textId="0F73A7AF" w:rsidR="00572893" w:rsidRPr="00FB42DC" w:rsidRDefault="00B629FF" w:rsidP="001A52D0">
            <w:pPr>
              <w:pStyle w:val="ac"/>
              <w:numPr>
                <w:ilvl w:val="0"/>
                <w:numId w:val="2"/>
              </w:numPr>
              <w:spacing w:line="480" w:lineRule="auto"/>
              <w:rPr>
                <w:rFonts w:ascii="HarmonyOS Sans SC Medium" w:eastAsia="HarmonyOS Sans SC Medium" w:hAnsi="HarmonyOS Sans SC Medium" w:cs="Arial"/>
                <w:sz w:val="18"/>
                <w:szCs w:val="16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16"/>
              </w:rPr>
              <w:t>提升动作性能，过载能力强</w:t>
            </w:r>
          </w:p>
          <w:p w14:paraId="7647B274" w14:textId="77777777" w:rsidR="00B3016B" w:rsidRPr="00FB42DC" w:rsidRDefault="003A5189" w:rsidP="00043FD5">
            <w:pPr>
              <w:spacing w:line="276" w:lineRule="auto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订货代码</w:t>
            </w:r>
          </w:p>
          <w:p w14:paraId="3795F08C" w14:textId="77777777" w:rsidR="003F77E5" w:rsidRPr="00FB42DC" w:rsidRDefault="003F77E5" w:rsidP="00043FD5">
            <w:pPr>
              <w:spacing w:line="276" w:lineRule="auto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</w:p>
          <w:p w14:paraId="0E39EDA0" w14:textId="77777777" w:rsidR="0098093C" w:rsidRPr="00FB42DC" w:rsidRDefault="00435E4D" w:rsidP="00B3016B">
            <w:pPr>
              <w:pStyle w:val="ac"/>
              <w:numPr>
                <w:ilvl w:val="0"/>
                <w:numId w:val="2"/>
              </w:numPr>
              <w:spacing w:line="480" w:lineRule="auto"/>
              <w:rPr>
                <w:rFonts w:ascii="HarmonyOS Sans SC Medium" w:eastAsia="HarmonyOS Sans SC Medium" w:hAnsi="HarmonyOS Sans SC Medium" w:cs="Arial"/>
                <w:sz w:val="18"/>
                <w:szCs w:val="20"/>
                <w:lang w:val="de-DE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val="de-DE"/>
              </w:rPr>
              <w:t>电机控制器</w:t>
            </w:r>
            <w:r w:rsidR="003F77E5" w:rsidRPr="00FB42DC">
              <w:rPr>
                <w:rFonts w:ascii="HarmonyOS Sans SC Medium" w:eastAsia="HarmonyOS Sans SC Medium" w:hAnsi="HarmonyOS Sans SC Medium" w:cs="Arial" w:hint="eastAsia"/>
                <w:sz w:val="18"/>
                <w:szCs w:val="20"/>
                <w:lang w:val="de-DE"/>
              </w:rPr>
              <w:t>，</w:t>
            </w:r>
            <w:r w:rsidRPr="00FB42DC">
              <w:rPr>
                <w:rFonts w:ascii="HarmonyOS Sans SC Medium" w:eastAsia="HarmonyOS Sans SC Medium" w:hAnsi="HarmonyOS Sans SC Medium" w:cs="Arial"/>
                <w:sz w:val="18"/>
                <w:szCs w:val="20"/>
                <w:lang w:val="de-DE"/>
              </w:rPr>
              <w:t>AMC-3817-PM</w:t>
            </w:r>
          </w:p>
        </w:tc>
      </w:tr>
      <w:tr w:rsidR="006141DB" w:rsidRPr="00FB42DC" w14:paraId="53F30C2F" w14:textId="77777777" w:rsidTr="00BB0D76">
        <w:trPr>
          <w:trHeight w:val="2554"/>
        </w:trPr>
        <w:tc>
          <w:tcPr>
            <w:tcW w:w="4931" w:type="dxa"/>
          </w:tcPr>
          <w:p w14:paraId="2AAFFE18" w14:textId="649E02DF" w:rsidR="00F15619" w:rsidRPr="00FB42DC" w:rsidRDefault="00EC155C" w:rsidP="002475BD">
            <w:pPr>
              <w:ind w:right="-6" w:firstLineChars="236" w:firstLine="566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1CE11BA0" wp14:editId="2857A6DD">
                  <wp:simplePos x="0" y="0"/>
                  <wp:positionH relativeFrom="column">
                    <wp:posOffset>464047</wp:posOffset>
                  </wp:positionH>
                  <wp:positionV relativeFrom="paragraph">
                    <wp:posOffset>194006</wp:posOffset>
                  </wp:positionV>
                  <wp:extent cx="1757239" cy="1152939"/>
                  <wp:effectExtent l="0" t="0" r="0" b="0"/>
                  <wp:wrapNone/>
                  <wp:docPr id="11" name="图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23DF96-9DEF-7009-E5D9-A9882ACA685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ject 2">
                            <a:extLst>
                              <a:ext uri="{FF2B5EF4-FFF2-40B4-BE49-F238E27FC236}">
                                <a16:creationId xmlns:a16="http://schemas.microsoft.com/office/drawing/2014/main" id="{6723DF96-9DEF-7009-E5D9-A9882ACA685E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2174" b="97283" l="3834" r="96699">
                                        <a14:foregroundMark x1="12034" y1="15082" x2="7348" y2="56114"/>
                                        <a14:foregroundMark x1="7348" y1="56114" x2="12673" y2="65625"/>
                                        <a14:foregroundMark x1="13312" y1="13315" x2="70288" y2="24321"/>
                                        <a14:foregroundMark x1="70288" y1="24321" x2="81789" y2="20380"/>
                                        <a14:foregroundMark x1="58786" y1="12772" x2="31203" y2="11005"/>
                                        <a14:foregroundMark x1="31203" y1="11005" x2="30564" y2="11549"/>
                                        <a14:foregroundMark x1="28967" y1="6793" x2="41534" y2="2174"/>
                                        <a14:foregroundMark x1="21086" y1="5707" x2="44622" y2="4212"/>
                                        <a14:foregroundMark x1="44622" y1="4212" x2="81363" y2="23913"/>
                                        <a14:foregroundMark x1="81363" y1="23913" x2="94036" y2="73370"/>
                                        <a14:foregroundMark x1="94036" y1="26902" x2="96805" y2="40353"/>
                                        <a14:foregroundMark x1="97125" y1="25679" x2="89350" y2="71467"/>
                                        <a14:foregroundMark x1="89350" y1="71467" x2="65389" y2="96332"/>
                                        <a14:foregroundMark x1="65389" y1="96332" x2="61022" y2="97418"/>
                                        <a14:foregroundMark x1="6070" y1="18071" x2="6709" y2="58016"/>
                                        <a14:foregroundMark x1="3834" y1="12092" x2="16081" y2="42120"/>
                                        <a14:foregroundMark x1="16081" y1="42120" x2="12034" y2="45109"/>
                                        <a14:foregroundMark x1="9159" y1="23370" x2="7668" y2="65082"/>
                                        <a14:foregroundMark x1="7668" y1="65082" x2="45687" y2="85734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239" cy="115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028" w:type="dxa"/>
            <w:vMerge/>
          </w:tcPr>
          <w:p w14:paraId="3CB3ACA5" w14:textId="77777777" w:rsidR="006141DB" w:rsidRPr="00FB42DC" w:rsidRDefault="006141DB" w:rsidP="00B94EA6">
            <w:pPr>
              <w:ind w:right="-8"/>
              <w:rPr>
                <w:rFonts w:ascii="HarmonyOS Sans SC Medium" w:eastAsia="HarmonyOS Sans SC Medium" w:hAnsi="HarmonyOS Sans SC Medium" w:cs="Arial"/>
                <w:sz w:val="20"/>
                <w:szCs w:val="20"/>
                <w:lang w:val="en-US"/>
              </w:rPr>
            </w:pPr>
          </w:p>
        </w:tc>
      </w:tr>
    </w:tbl>
    <w:p w14:paraId="2E27438A" w14:textId="77777777" w:rsidR="00497C62" w:rsidRPr="00FB42DC" w:rsidRDefault="003A5189" w:rsidP="00FD6D35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技术规格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52"/>
        <w:gridCol w:w="7563"/>
      </w:tblGrid>
      <w:tr w:rsidR="00FD6D35" w:rsidRPr="00FB42DC" w14:paraId="53F54744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3356BE28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产品系列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21C9C0C7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20"/>
                <w:szCs w:val="20"/>
                <w:lang w:val="en-US" w:eastAsia="zh-CN"/>
              </w:rPr>
              <w:t>AMC-3817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系列</w:t>
            </w:r>
          </w:p>
        </w:tc>
      </w:tr>
      <w:tr w:rsidR="00FD6D35" w:rsidRPr="00FB42DC" w14:paraId="17CEC482" w14:textId="77777777" w:rsidTr="00FD6D35">
        <w:trPr>
          <w:trHeight w:val="33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03BBE5A8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输入额定电压值V</w:t>
            </w:r>
            <w:r w:rsidRPr="00FB42DC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vertAlign w:val="subscript"/>
                <w:lang w:val="en-US" w:eastAsia="zh-CN"/>
              </w:rPr>
              <w:t>in</w:t>
            </w:r>
            <w:r w:rsidRPr="00FB42DC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0B5D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380~465 AC（三相）</w:t>
            </w:r>
          </w:p>
        </w:tc>
      </w:tr>
      <w:tr w:rsidR="00FD6D35" w:rsidRPr="00FB42DC" w14:paraId="006EEBBA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72555AE8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额定功率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4F8D7283" w14:textId="77777777" w:rsidR="00FD6D35" w:rsidRPr="00FB42DC" w:rsidRDefault="00DD69BC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00000"/>
                <w:sz w:val="20"/>
                <w:szCs w:val="20"/>
                <w:lang w:val="en-US" w:eastAsia="zh-CN"/>
              </w:rPr>
              <w:t>6</w:t>
            </w:r>
            <w:r w:rsidR="00FD6D35"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0KW </w:t>
            </w:r>
          </w:p>
        </w:tc>
      </w:tr>
      <w:tr w:rsidR="00FD6D35" w:rsidRPr="00FB42DC" w14:paraId="524A033F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3A55F3C5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峰值功率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A510" w14:textId="77777777" w:rsidR="00FD6D35" w:rsidRPr="00FB42DC" w:rsidRDefault="00DD69BC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00000"/>
                <w:sz w:val="20"/>
                <w:szCs w:val="20"/>
                <w:lang w:val="en-US" w:eastAsia="zh-CN"/>
              </w:rPr>
              <w:t>9</w:t>
            </w:r>
            <w:r w:rsidR="00FD6D35"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0KW </w:t>
            </w:r>
          </w:p>
        </w:tc>
      </w:tr>
      <w:tr w:rsidR="00FD6D35" w:rsidRPr="00FB42DC" w14:paraId="06A1CC10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7C6B56B5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输出额定电流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3CEA6141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170A  </w:t>
            </w:r>
          </w:p>
        </w:tc>
      </w:tr>
      <w:tr w:rsidR="00FD6D35" w:rsidRPr="00FB42DC" w14:paraId="7F89EB27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081E464D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峰值输出电流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AC33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210A  </w:t>
            </w:r>
          </w:p>
        </w:tc>
      </w:tr>
      <w:tr w:rsidR="00FD6D35" w:rsidRPr="00FB42DC" w14:paraId="4571D625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90F3412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系统低压电源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074D8EF4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9-36V DC </w:t>
            </w:r>
          </w:p>
        </w:tc>
      </w:tr>
      <w:tr w:rsidR="00FD6D35" w:rsidRPr="00FB42DC" w14:paraId="23BB5371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3B31296D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低压功耗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0839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≤30W </w:t>
            </w:r>
          </w:p>
        </w:tc>
      </w:tr>
      <w:tr w:rsidR="00FD6D35" w:rsidRPr="00FB42DC" w14:paraId="3373ECFD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47CDCA2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输出电压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252910BD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  380Vac    </w:t>
            </w:r>
          </w:p>
        </w:tc>
      </w:tr>
      <w:tr w:rsidR="00FD6D35" w:rsidRPr="00FB42DC" w14:paraId="67805020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015786F2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输出频率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AE02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0~800Hz  </w:t>
            </w:r>
          </w:p>
        </w:tc>
      </w:tr>
      <w:tr w:rsidR="00FD6D35" w:rsidRPr="00FB42DC" w14:paraId="373E5F0E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08ED951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适用电机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4333D9FC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永磁同步/异步电机 </w:t>
            </w:r>
          </w:p>
        </w:tc>
      </w:tr>
      <w:tr w:rsidR="00FD6D35" w:rsidRPr="00FB42DC" w14:paraId="4C72FB4B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6ED17300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负载类型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BBCF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泵类</w:t>
            </w:r>
          </w:p>
        </w:tc>
      </w:tr>
      <w:tr w:rsidR="00FD6D35" w:rsidRPr="00FB42DC" w14:paraId="05F4B650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721F5944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输出电压上升时间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37B06A8F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10%~90% Vo电压：≤300ms </w:t>
            </w:r>
          </w:p>
        </w:tc>
      </w:tr>
      <w:tr w:rsidR="00FD6D35" w:rsidRPr="00FB42DC" w14:paraId="219787D4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1802BDAF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lastRenderedPageBreak/>
              <w:t>控制方式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92E7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闭环矢量控制</w:t>
            </w:r>
          </w:p>
        </w:tc>
      </w:tr>
      <w:tr w:rsidR="00FD6D35" w:rsidRPr="00FB42DC" w14:paraId="718DB4D0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D4296AC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通讯方式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0E9B2957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CAN2.0B </w:t>
            </w:r>
          </w:p>
        </w:tc>
      </w:tr>
      <w:tr w:rsidR="00FD6D35" w:rsidRPr="00FB42DC" w14:paraId="006720B5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645E70F8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效率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B908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≥96%  </w:t>
            </w:r>
          </w:p>
        </w:tc>
      </w:tr>
      <w:tr w:rsidR="00FD6D35" w:rsidRPr="00FB42DC" w14:paraId="7985A146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F5E6718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速度控制精度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33A5C50F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500rpm以下：±2%，500rpm以上：±1% </w:t>
            </w:r>
          </w:p>
        </w:tc>
      </w:tr>
      <w:tr w:rsidR="00FD6D35" w:rsidRPr="00FB42DC" w14:paraId="64CD2D01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16890221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 xml:space="preserve">转速响应时间 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5DAB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≤100ms </w:t>
            </w:r>
          </w:p>
        </w:tc>
      </w:tr>
      <w:tr w:rsidR="00FD6D35" w:rsidRPr="00FB42DC" w14:paraId="1CE9EEFF" w14:textId="77777777" w:rsidTr="00FD6D35">
        <w:trPr>
          <w:trHeight w:val="51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2E446EEF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关键保护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12608C10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输出短路、输出过流保护、输出缺相保护、输入缺相保护、控制器温度保护、电机温度保护等</w:t>
            </w:r>
          </w:p>
        </w:tc>
      </w:tr>
      <w:tr w:rsidR="00FD6D35" w:rsidRPr="00FB42DC" w14:paraId="3D548503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5582746B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DCDC额定功率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072A" w14:textId="77777777" w:rsidR="00FD6D35" w:rsidRPr="00FB42DC" w:rsidRDefault="00FD6D35" w:rsidP="00DD69BC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3 </w:t>
            </w:r>
            <w:r w:rsidR="00DD69BC" w:rsidRPr="00FB42DC">
              <w:rPr>
                <w:rFonts w:ascii="HarmonyOS Sans SC Medium" w:eastAsia="HarmonyOS Sans SC Medium" w:hAnsi="HarmonyOS Sans SC Medium" w:cs="Arial" w:hint="eastAsia"/>
                <w:color w:val="000000"/>
                <w:sz w:val="20"/>
                <w:szCs w:val="20"/>
                <w:lang w:val="en-US" w:eastAsia="zh-CN"/>
              </w:rPr>
              <w:t>K</w:t>
            </w: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W </w:t>
            </w:r>
          </w:p>
        </w:tc>
      </w:tr>
      <w:tr w:rsidR="00FD6D35" w:rsidRPr="00FB42DC" w14:paraId="1A9B0FA6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E7FAB1D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DCDC输出电流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32D46E5F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额定110A，峰值130A </w:t>
            </w:r>
          </w:p>
        </w:tc>
      </w:tr>
      <w:tr w:rsidR="00FD6D35" w:rsidRPr="00FB42DC" w14:paraId="74269247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49B424AD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工作环境温度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E4BB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- 40</w:t>
            </w:r>
            <w:r w:rsidRPr="00FB42DC"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℃</w:t>
            </w: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~85</w:t>
            </w:r>
            <w:r w:rsidRPr="00FB42DC"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℃</w:t>
            </w: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（55~85</w:t>
            </w:r>
            <w:r w:rsidRPr="00FB42DC"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℃</w:t>
            </w: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>线性降额）</w:t>
            </w:r>
          </w:p>
        </w:tc>
      </w:tr>
      <w:tr w:rsidR="00FD6D35" w:rsidRPr="00FB42DC" w14:paraId="095643B4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6C69E6A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运行相对湿度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0CB7FC49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5%~95% </w:t>
            </w:r>
          </w:p>
        </w:tc>
      </w:tr>
      <w:tr w:rsidR="00FD6D35" w:rsidRPr="00FB42DC" w14:paraId="40EEC8E9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4D70194C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冷却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4855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水冷 </w:t>
            </w:r>
          </w:p>
        </w:tc>
      </w:tr>
      <w:tr w:rsidR="00FD6D35" w:rsidRPr="00FB42DC" w14:paraId="320950C5" w14:textId="77777777" w:rsidTr="00FD6D35">
        <w:trPr>
          <w:trHeight w:val="270"/>
        </w:trPr>
        <w:tc>
          <w:tcPr>
            <w:tcW w:w="118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239E58EE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防护等级</w:t>
            </w:r>
          </w:p>
        </w:tc>
        <w:tc>
          <w:tcPr>
            <w:tcW w:w="3814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0CC6647A" w14:textId="77777777" w:rsidR="00FD6D35" w:rsidRPr="00FB42DC" w:rsidRDefault="00FD6D35" w:rsidP="00844539">
            <w:pPr>
              <w:spacing w:line="276" w:lineRule="auto"/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color w:val="000000"/>
                <w:sz w:val="20"/>
                <w:szCs w:val="20"/>
                <w:lang w:val="en-US" w:eastAsia="zh-CN"/>
              </w:rPr>
              <w:t xml:space="preserve">IP67  </w:t>
            </w:r>
          </w:p>
        </w:tc>
      </w:tr>
    </w:tbl>
    <w:p w14:paraId="2A6C751A" w14:textId="77777777" w:rsidR="00D21ED6" w:rsidRPr="00FB42DC" w:rsidRDefault="00D21ED6" w:rsidP="00B94EA6">
      <w:pPr>
        <w:ind w:right="-8"/>
        <w:rPr>
          <w:rFonts w:ascii="HarmonyOS Sans SC Medium" w:eastAsia="HarmonyOS Sans SC Medium" w:hAnsi="HarmonyOS Sans SC Medium" w:cs="Arial"/>
          <w:b/>
          <w:sz w:val="20"/>
          <w:szCs w:val="20"/>
        </w:rPr>
        <w:sectPr w:rsidR="00D21ED6" w:rsidRPr="00FB42DC" w:rsidSect="00923A77">
          <w:headerReference w:type="default" r:id="rId10"/>
          <w:footerReference w:type="default" r:id="rId11"/>
          <w:headerReference w:type="first" r:id="rId12"/>
          <w:footerReference w:type="first" r:id="rId13"/>
          <w:pgSz w:w="11900" w:h="16840"/>
          <w:pgMar w:top="2104" w:right="851" w:bottom="1977" w:left="1134" w:header="3" w:footer="585" w:gutter="0"/>
          <w:cols w:space="708"/>
          <w:titlePg/>
          <w:docGrid w:linePitch="360"/>
        </w:sectPr>
      </w:pPr>
    </w:p>
    <w:p w14:paraId="1DD530A0" w14:textId="77777777" w:rsidR="00A4004B" w:rsidRPr="00FB42DC" w:rsidRDefault="00013F6E" w:rsidP="005A0424">
      <w:pPr>
        <w:spacing w:before="240"/>
        <w:ind w:right="-8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b/>
          <w:bCs/>
          <w:color w:val="004990"/>
          <w:sz w:val="32"/>
          <w:szCs w:val="32"/>
          <w:lang w:val="en-US" w:eastAsia="zh-CN"/>
        </w:rPr>
        <w:t>安装尺寸</w:t>
      </w:r>
    </w:p>
    <w:p w14:paraId="16B73D39" w14:textId="130D06C5" w:rsidR="00660F6E" w:rsidRPr="00FB42DC" w:rsidRDefault="005A0424" w:rsidP="005A0424">
      <w:pPr>
        <w:spacing w:line="276" w:lineRule="auto"/>
        <w:ind w:right="-8"/>
        <w:jc w:val="center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DAA5E7F" wp14:editId="18A7A7F4">
            <wp:simplePos x="0" y="0"/>
            <wp:positionH relativeFrom="column">
              <wp:posOffset>2893999</wp:posOffset>
            </wp:positionH>
            <wp:positionV relativeFrom="paragraph">
              <wp:posOffset>3163570</wp:posOffset>
            </wp:positionV>
            <wp:extent cx="3457409" cy="1461073"/>
            <wp:effectExtent l="0" t="0" r="0" b="0"/>
            <wp:wrapNone/>
            <wp:docPr id="12651090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1090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57409" cy="14610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9F769FF" wp14:editId="7EAE705C">
            <wp:extent cx="6296025" cy="3189605"/>
            <wp:effectExtent l="0" t="0" r="0" b="0"/>
            <wp:docPr id="37868316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68316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318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3E067" w14:textId="10CED2E9" w:rsidR="005A0424" w:rsidRDefault="005A0424" w:rsidP="009B3724">
      <w:pPr>
        <w:ind w:right="-8" w:firstLineChars="220" w:firstLine="705"/>
        <w:jc w:val="center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</w:p>
    <w:p w14:paraId="1A1BE2AB" w14:textId="77777777" w:rsidR="005A0424" w:rsidRDefault="005A0424" w:rsidP="009B3724">
      <w:pPr>
        <w:ind w:right="-8" w:firstLineChars="220" w:firstLine="705"/>
        <w:jc w:val="center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</w:p>
    <w:p w14:paraId="5FDAAD51" w14:textId="3192C1BE" w:rsidR="005A0424" w:rsidRDefault="005A0424" w:rsidP="009B3724">
      <w:pPr>
        <w:ind w:right="-8" w:firstLineChars="220" w:firstLine="705"/>
        <w:jc w:val="center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</w:p>
    <w:p w14:paraId="0EB4780C" w14:textId="236C768F" w:rsidR="00013F6E" w:rsidRPr="00FB42DC" w:rsidRDefault="00013F6E" w:rsidP="009B3724">
      <w:pPr>
        <w:ind w:right="-8" w:firstLineChars="220" w:firstLine="705"/>
        <w:jc w:val="center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</w:p>
    <w:p w14:paraId="3C6E0AA6" w14:textId="77777777" w:rsidR="00A20C51" w:rsidRPr="00FB42DC" w:rsidRDefault="000910C2" w:rsidP="000910C2">
      <w:pPr>
        <w:spacing w:line="360" w:lineRule="auto"/>
        <w:ind w:right="-8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b/>
          <w:bCs/>
          <w:color w:val="004990"/>
          <w:sz w:val="32"/>
          <w:szCs w:val="32"/>
          <w:lang w:val="en-US" w:eastAsia="zh-CN"/>
        </w:rPr>
        <w:lastRenderedPageBreak/>
        <w:t>电气连接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7"/>
        <w:gridCol w:w="1577"/>
        <w:gridCol w:w="2557"/>
        <w:gridCol w:w="3144"/>
        <w:gridCol w:w="1050"/>
      </w:tblGrid>
      <w:tr w:rsidR="000910C2" w:rsidRPr="00FB42DC" w14:paraId="51DE00D4" w14:textId="77777777" w:rsidTr="000910C2">
        <w:trPr>
          <w:trHeight w:val="360"/>
          <w:jc w:val="center"/>
        </w:trPr>
        <w:tc>
          <w:tcPr>
            <w:tcW w:w="796" w:type="pct"/>
            <w:shd w:val="clear" w:color="auto" w:fill="8DB3E2" w:themeFill="text2" w:themeFillTint="66"/>
            <w:vAlign w:val="center"/>
          </w:tcPr>
          <w:p w14:paraId="649B552C" w14:textId="77777777" w:rsidR="000910C2" w:rsidRPr="00FB42DC" w:rsidRDefault="000910C2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b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  <w:lang w:eastAsia="zh-CN"/>
              </w:rPr>
              <w:t>序号</w:t>
            </w:r>
          </w:p>
        </w:tc>
        <w:tc>
          <w:tcPr>
            <w:tcW w:w="796" w:type="pct"/>
            <w:shd w:val="clear" w:color="auto" w:fill="8DB3E2" w:themeFill="text2" w:themeFillTint="66"/>
            <w:vAlign w:val="center"/>
          </w:tcPr>
          <w:p w14:paraId="361F7524" w14:textId="77777777" w:rsidR="000910C2" w:rsidRPr="00FB42DC" w:rsidRDefault="000910C2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b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</w:rPr>
              <w:t>接插件名称</w:t>
            </w:r>
          </w:p>
        </w:tc>
        <w:tc>
          <w:tcPr>
            <w:tcW w:w="1291" w:type="pct"/>
            <w:shd w:val="clear" w:color="auto" w:fill="8DB3E2" w:themeFill="text2" w:themeFillTint="66"/>
            <w:vAlign w:val="center"/>
          </w:tcPr>
          <w:p w14:paraId="6FDDBF17" w14:textId="77777777" w:rsidR="000910C2" w:rsidRPr="00FB42DC" w:rsidRDefault="000910C2" w:rsidP="00065773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b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</w:rPr>
              <w:t>插座型号</w:t>
            </w: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  <w:lang w:eastAsia="zh-CN"/>
              </w:rPr>
              <w:t>（</w:t>
            </w:r>
            <w:r w:rsidR="00065773" w:rsidRPr="00FB42DC">
              <w:rPr>
                <w:rFonts w:ascii="HarmonyOS Sans SC Medium" w:eastAsia="HarmonyOS Sans SC Medium" w:hAnsi="HarmonyOS Sans SC Medium" w:cs="微软雅黑 Light" w:hint="eastAsia"/>
                <w:b/>
                <w:lang w:eastAsia="zh-CN"/>
              </w:rPr>
              <w:t>控制器</w:t>
            </w: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  <w:lang w:eastAsia="zh-CN"/>
              </w:rPr>
              <w:t>端）</w:t>
            </w:r>
          </w:p>
        </w:tc>
        <w:tc>
          <w:tcPr>
            <w:tcW w:w="1587" w:type="pct"/>
            <w:shd w:val="clear" w:color="auto" w:fill="8DB3E2" w:themeFill="text2" w:themeFillTint="66"/>
            <w:vAlign w:val="center"/>
          </w:tcPr>
          <w:p w14:paraId="28F8CD78" w14:textId="77777777" w:rsidR="000910C2" w:rsidRPr="00FB42DC" w:rsidRDefault="000910C2" w:rsidP="00065773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b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</w:rPr>
              <w:t>插头型号</w:t>
            </w: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  <w:lang w:eastAsia="zh-CN"/>
              </w:rPr>
              <w:t>（</w:t>
            </w:r>
            <w:r w:rsidR="00065773" w:rsidRPr="00FB42DC">
              <w:rPr>
                <w:rFonts w:ascii="HarmonyOS Sans SC Medium" w:eastAsia="HarmonyOS Sans SC Medium" w:hAnsi="HarmonyOS Sans SC Medium" w:cs="微软雅黑 Light" w:hint="eastAsia"/>
                <w:b/>
                <w:lang w:eastAsia="zh-CN"/>
              </w:rPr>
              <w:t>对插</w:t>
            </w:r>
            <w:r w:rsidRPr="00FB42DC">
              <w:rPr>
                <w:rFonts w:ascii="HarmonyOS Sans SC Medium" w:eastAsia="HarmonyOS Sans SC Medium" w:hAnsi="HarmonyOS Sans SC Medium" w:cs="微软雅黑 Light"/>
                <w:b/>
                <w:lang w:eastAsia="zh-CN"/>
              </w:rPr>
              <w:t>）</w:t>
            </w:r>
          </w:p>
        </w:tc>
        <w:tc>
          <w:tcPr>
            <w:tcW w:w="530" w:type="pct"/>
            <w:shd w:val="clear" w:color="auto" w:fill="8DB3E2" w:themeFill="text2" w:themeFillTint="66"/>
            <w:vAlign w:val="center"/>
          </w:tcPr>
          <w:p w14:paraId="6BEF2EA9" w14:textId="77777777" w:rsidR="000910C2" w:rsidRPr="00FB42DC" w:rsidRDefault="000910C2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b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b/>
              </w:rPr>
              <w:t>品牌</w:t>
            </w:r>
          </w:p>
        </w:tc>
      </w:tr>
      <w:tr w:rsidR="000910C2" w:rsidRPr="00FB42DC" w14:paraId="4B1BFBEE" w14:textId="77777777" w:rsidTr="000910C2">
        <w:trPr>
          <w:trHeight w:val="354"/>
          <w:jc w:val="center"/>
        </w:trPr>
        <w:tc>
          <w:tcPr>
            <w:tcW w:w="796" w:type="pct"/>
            <w:vAlign w:val="center"/>
          </w:tcPr>
          <w:p w14:paraId="4CD2B389" w14:textId="77777777" w:rsidR="000910C2" w:rsidRPr="00FB42DC" w:rsidRDefault="000910C2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1</w:t>
            </w:r>
          </w:p>
        </w:tc>
        <w:tc>
          <w:tcPr>
            <w:tcW w:w="796" w:type="pct"/>
            <w:vAlign w:val="center"/>
          </w:tcPr>
          <w:p w14:paraId="4A3E6589" w14:textId="77777777" w:rsidR="000910C2" w:rsidRPr="00FB42DC" w:rsidRDefault="000910C2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三相输入</w:t>
            </w:r>
          </w:p>
        </w:tc>
        <w:tc>
          <w:tcPr>
            <w:tcW w:w="1291" w:type="pct"/>
            <w:vAlign w:val="center"/>
          </w:tcPr>
          <w:p w14:paraId="56CA1FA5" w14:textId="1CD96600" w:rsidR="000910C2" w:rsidRPr="00FB42DC" w:rsidRDefault="009A30AA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HPC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00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X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-200-10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M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8</w:t>
            </w:r>
          </w:p>
        </w:tc>
        <w:tc>
          <w:tcPr>
            <w:tcW w:w="1587" w:type="pct"/>
            <w:vAlign w:val="center"/>
          </w:tcPr>
          <w:p w14:paraId="75233AAB" w14:textId="77777777" w:rsidR="000910C2" w:rsidRDefault="009A30AA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HPC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18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X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-200-35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（直头）</w:t>
            </w:r>
          </w:p>
          <w:p w14:paraId="232CE5D8" w14:textId="4BBA2234" w:rsidR="009A30AA" w:rsidRPr="009A30AA" w:rsidRDefault="009A30AA" w:rsidP="009A30AA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HPC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2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8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X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-200-35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（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弯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头）</w:t>
            </w:r>
          </w:p>
        </w:tc>
        <w:tc>
          <w:tcPr>
            <w:tcW w:w="530" w:type="pct"/>
            <w:vAlign w:val="center"/>
          </w:tcPr>
          <w:p w14:paraId="0C7A4E56" w14:textId="41780308" w:rsidR="000910C2" w:rsidRPr="00FB42DC" w:rsidRDefault="009A30AA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林一</w:t>
            </w:r>
          </w:p>
        </w:tc>
      </w:tr>
      <w:tr w:rsidR="000910C2" w:rsidRPr="00FB42DC" w14:paraId="66F4C54F" w14:textId="77777777" w:rsidTr="000910C2">
        <w:trPr>
          <w:trHeight w:val="354"/>
          <w:jc w:val="center"/>
        </w:trPr>
        <w:tc>
          <w:tcPr>
            <w:tcW w:w="796" w:type="pct"/>
            <w:vAlign w:val="center"/>
          </w:tcPr>
          <w:p w14:paraId="0B9CA644" w14:textId="77777777" w:rsidR="000910C2" w:rsidRPr="00FB42DC" w:rsidRDefault="000910C2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2</w:t>
            </w:r>
          </w:p>
        </w:tc>
        <w:tc>
          <w:tcPr>
            <w:tcW w:w="796" w:type="pct"/>
            <w:vAlign w:val="center"/>
          </w:tcPr>
          <w:p w14:paraId="13A33926" w14:textId="77777777" w:rsidR="000910C2" w:rsidRPr="00FB42DC" w:rsidRDefault="00F22CAF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三相输出</w:t>
            </w:r>
          </w:p>
        </w:tc>
        <w:tc>
          <w:tcPr>
            <w:tcW w:w="1291" w:type="pct"/>
            <w:vAlign w:val="center"/>
          </w:tcPr>
          <w:p w14:paraId="77D4345A" w14:textId="25E92EC0" w:rsidR="000910C2" w:rsidRPr="00FB42DC" w:rsidRDefault="009A30AA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</w:rPr>
            </w:pPr>
            <w:r w:rsidRPr="009A30AA">
              <w:rPr>
                <w:rFonts w:ascii="HarmonyOS Sans SC Medium" w:eastAsia="HarmonyOS Sans SC Medium" w:hAnsi="HarmonyOS Sans SC Medium" w:cs="微软雅黑 Light"/>
              </w:rPr>
              <w:t>M3216BR-EMC-S</w:t>
            </w:r>
          </w:p>
        </w:tc>
        <w:tc>
          <w:tcPr>
            <w:tcW w:w="1587" w:type="pct"/>
            <w:vAlign w:val="center"/>
          </w:tcPr>
          <w:p w14:paraId="22E960D3" w14:textId="44D98AEC" w:rsidR="000910C2" w:rsidRPr="00012974" w:rsidRDefault="00012974" w:rsidP="00012974">
            <w:pPr>
              <w:pStyle w:val="Default"/>
              <w:jc w:val="center"/>
              <w:rPr>
                <w:rFonts w:ascii="HarmonyOS Sans SC Medium" w:eastAsia="HarmonyOS Sans SC Medium" w:hAnsi="HarmonyOS Sans SC Medium" w:cs="微软雅黑 Light"/>
                <w:color w:val="auto"/>
                <w:sz w:val="20"/>
                <w:szCs w:val="20"/>
              </w:rPr>
            </w:pPr>
            <w:r w:rsidRPr="00012974">
              <w:rPr>
                <w:rFonts w:ascii="HarmonyOS Sans SC Medium" w:eastAsia="HarmonyOS Sans SC Medium" w:hAnsi="HarmonyOS Sans SC Medium" w:cs="微软雅黑 Light"/>
                <w:color w:val="auto"/>
                <w:sz w:val="20"/>
                <w:szCs w:val="20"/>
              </w:rPr>
              <w:t>35 mm</w:t>
            </w:r>
            <w:r w:rsidRPr="00012974">
              <w:rPr>
                <w:rFonts w:ascii="HarmonyOS Sans SC Medium" w:eastAsia="HarmonyOS Sans SC Medium" w:hAnsi="HarmonyOS Sans SC Medium" w:cs="微软雅黑 Light" w:hint="eastAsia"/>
                <w:color w:val="auto"/>
                <w:sz w:val="20"/>
                <w:szCs w:val="20"/>
              </w:rPr>
              <w:t>²屏蔽线压</w:t>
            </w:r>
            <w:r w:rsidRPr="00012974">
              <w:rPr>
                <w:rFonts w:ascii="HarmonyOS Sans SC Medium" w:eastAsia="HarmonyOS Sans SC Medium" w:hAnsi="HarmonyOS Sans SC Medium" w:cs="微软雅黑 Light"/>
                <w:color w:val="auto"/>
                <w:sz w:val="20"/>
                <w:szCs w:val="20"/>
              </w:rPr>
              <w:t xml:space="preserve">OT35-8 </w:t>
            </w:r>
            <w:r w:rsidRPr="00012974">
              <w:rPr>
                <w:rFonts w:ascii="HarmonyOS Sans SC Medium" w:eastAsia="HarmonyOS Sans SC Medium" w:hAnsi="HarmonyOS Sans SC Medium" w:cs="微软雅黑 Light" w:hint="eastAsia"/>
                <w:color w:val="auto"/>
                <w:sz w:val="20"/>
                <w:szCs w:val="20"/>
              </w:rPr>
              <w:t>端子</w:t>
            </w:r>
            <w:r w:rsidRPr="00012974">
              <w:rPr>
                <w:rFonts w:ascii="HarmonyOS Sans SC Medium" w:eastAsia="HarmonyOS Sans SC Medium" w:hAnsi="HarmonyOS Sans SC Medium" w:cs="微软雅黑 Light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0" w:type="pct"/>
            <w:vAlign w:val="center"/>
          </w:tcPr>
          <w:p w14:paraId="6E344981" w14:textId="5C8D3F22" w:rsidR="000910C2" w:rsidRPr="00FB42DC" w:rsidRDefault="00012974" w:rsidP="000910C2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倍士得</w:t>
            </w:r>
          </w:p>
        </w:tc>
      </w:tr>
      <w:tr w:rsidR="00012974" w:rsidRPr="00FB42DC" w14:paraId="6517BF02" w14:textId="77777777" w:rsidTr="000910C2">
        <w:trPr>
          <w:trHeight w:val="354"/>
          <w:jc w:val="center"/>
        </w:trPr>
        <w:tc>
          <w:tcPr>
            <w:tcW w:w="796" w:type="pct"/>
            <w:vAlign w:val="center"/>
          </w:tcPr>
          <w:p w14:paraId="574253D2" w14:textId="77777777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3</w:t>
            </w:r>
          </w:p>
        </w:tc>
        <w:tc>
          <w:tcPr>
            <w:tcW w:w="796" w:type="pct"/>
            <w:vAlign w:val="center"/>
          </w:tcPr>
          <w:p w14:paraId="26967D40" w14:textId="77777777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DC/DC输出</w:t>
            </w:r>
          </w:p>
        </w:tc>
        <w:tc>
          <w:tcPr>
            <w:tcW w:w="1291" w:type="pct"/>
            <w:vAlign w:val="center"/>
          </w:tcPr>
          <w:p w14:paraId="5799B049" w14:textId="52C621B7" w:rsidR="00012974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DC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>+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 xml:space="preserve"> </w:t>
            </w:r>
            <w:r w:rsidRPr="00012974">
              <w:rPr>
                <w:rFonts w:ascii="HarmonyOS Sans SC Medium" w:eastAsia="HarmonyOS Sans SC Medium" w:hAnsi="HarmonyOS Sans SC Medium" w:cs="微软雅黑 Light"/>
                <w:lang w:eastAsia="zh-CN"/>
              </w:rPr>
              <w:t>ACTB135-BK</w:t>
            </w:r>
          </w:p>
          <w:p w14:paraId="764FD18B" w14:textId="7E03C985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DC</w:t>
            </w:r>
            <w:r>
              <w:rPr>
                <w:rFonts w:ascii="HarmonyOS Sans SC Medium" w:eastAsia="HarmonyOS Sans SC Medium" w:hAnsi="HarmonyOS Sans SC Medium" w:cs="微软雅黑 Light"/>
                <w:lang w:eastAsia="zh-CN"/>
              </w:rPr>
              <w:t xml:space="preserve">- </w:t>
            </w:r>
            <w:r w:rsidRPr="00012974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M8 螺柱</w:t>
            </w:r>
          </w:p>
        </w:tc>
        <w:tc>
          <w:tcPr>
            <w:tcW w:w="1587" w:type="pct"/>
            <w:vAlign w:val="center"/>
          </w:tcPr>
          <w:p w14:paraId="6F26C4C5" w14:textId="08EA8460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012974">
              <w:rPr>
                <w:rFonts w:ascii="HarmonyOS Sans SC Medium" w:eastAsia="HarmonyOS Sans SC Medium" w:hAnsi="HarmonyOS Sans SC Medium" w:cs="微软雅黑 Light"/>
              </w:rPr>
              <w:t>35 mm</w:t>
            </w:r>
            <w:r w:rsidRPr="00012974">
              <w:rPr>
                <w:rFonts w:ascii="HarmonyOS Sans SC Medium" w:eastAsia="HarmonyOS Sans SC Medium" w:hAnsi="HarmonyOS Sans SC Medium" w:cs="微软雅黑 Light" w:hint="eastAsia"/>
              </w:rPr>
              <w:t>²屏蔽线压</w:t>
            </w:r>
            <w:r w:rsidRPr="00012974">
              <w:rPr>
                <w:rFonts w:ascii="HarmonyOS Sans SC Medium" w:eastAsia="HarmonyOS Sans SC Medium" w:hAnsi="HarmonyOS Sans SC Medium" w:cs="微软雅黑 Light"/>
              </w:rPr>
              <w:t xml:space="preserve">OT35-8 </w:t>
            </w:r>
            <w:r w:rsidRPr="00012974">
              <w:rPr>
                <w:rFonts w:ascii="HarmonyOS Sans SC Medium" w:eastAsia="HarmonyOS Sans SC Medium" w:hAnsi="HarmonyOS Sans SC Medium" w:cs="微软雅黑 Light" w:hint="eastAsia"/>
              </w:rPr>
              <w:t>端子</w:t>
            </w:r>
            <w:r w:rsidRPr="00012974">
              <w:rPr>
                <w:rFonts w:ascii="HarmonyOS Sans SC Medium" w:eastAsia="HarmonyOS Sans SC Medium" w:hAnsi="HarmonyOS Sans SC Medium" w:cs="微软雅黑 Light"/>
              </w:rPr>
              <w:t xml:space="preserve"> </w:t>
            </w:r>
          </w:p>
        </w:tc>
        <w:tc>
          <w:tcPr>
            <w:tcW w:w="530" w:type="pct"/>
            <w:vAlign w:val="center"/>
          </w:tcPr>
          <w:p w14:paraId="3D579C66" w14:textId="77777777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永贵</w:t>
            </w:r>
          </w:p>
        </w:tc>
      </w:tr>
      <w:tr w:rsidR="00012974" w:rsidRPr="00FB42DC" w14:paraId="6F0D0BBB" w14:textId="77777777" w:rsidTr="000910C2">
        <w:trPr>
          <w:trHeight w:val="354"/>
          <w:jc w:val="center"/>
        </w:trPr>
        <w:tc>
          <w:tcPr>
            <w:tcW w:w="796" w:type="pct"/>
            <w:vAlign w:val="center"/>
          </w:tcPr>
          <w:p w14:paraId="5B079447" w14:textId="77777777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4</w:t>
            </w:r>
          </w:p>
        </w:tc>
        <w:tc>
          <w:tcPr>
            <w:tcW w:w="796" w:type="pct"/>
            <w:vAlign w:val="center"/>
          </w:tcPr>
          <w:p w14:paraId="4CD05EDB" w14:textId="77777777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低压信号输出</w:t>
            </w:r>
          </w:p>
        </w:tc>
        <w:tc>
          <w:tcPr>
            <w:tcW w:w="1291" w:type="pct"/>
            <w:vAlign w:val="center"/>
          </w:tcPr>
          <w:p w14:paraId="70D3C315" w14:textId="1BD1D469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/>
                <w:lang w:eastAsia="zh-CN"/>
              </w:rPr>
              <w:t>C-GVT03-RAOl3-23-L02</w:t>
            </w:r>
          </w:p>
        </w:tc>
        <w:tc>
          <w:tcPr>
            <w:tcW w:w="1587" w:type="pct"/>
            <w:vAlign w:val="center"/>
          </w:tcPr>
          <w:p w14:paraId="3B2B2176" w14:textId="77777777" w:rsidR="00012974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/>
                <w:lang w:eastAsia="zh-CN"/>
              </w:rPr>
              <w:t>GEOI-P008-23NNB-YOI</w:t>
            </w:r>
            <w:r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或</w:t>
            </w:r>
          </w:p>
          <w:p w14:paraId="06F0006E" w14:textId="4E48541B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</w:pPr>
            <w:r w:rsidRPr="00012974">
              <w:rPr>
                <w:rFonts w:ascii="HarmonyOS Sans SC Medium" w:eastAsia="HarmonyOS Sans SC Medium" w:hAnsi="HarmonyOS Sans SC Medium" w:cs="微软雅黑 Light"/>
                <w:lang w:eastAsia="zh-CN"/>
              </w:rPr>
              <w:t>TE-776164-1</w:t>
            </w:r>
          </w:p>
        </w:tc>
        <w:tc>
          <w:tcPr>
            <w:tcW w:w="530" w:type="pct"/>
            <w:vAlign w:val="center"/>
          </w:tcPr>
          <w:p w14:paraId="404D42EB" w14:textId="061E7DBE" w:rsidR="00012974" w:rsidRPr="00FB42DC" w:rsidRDefault="00012974" w:rsidP="00012974">
            <w:pPr>
              <w:pStyle w:val="af0"/>
              <w:adjustRightInd w:val="0"/>
              <w:snapToGrid w:val="0"/>
              <w:spacing w:after="0"/>
              <w:jc w:val="center"/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微软雅黑 Light" w:hint="eastAsia"/>
                <w:lang w:eastAsia="zh-CN"/>
              </w:rPr>
              <w:t>国威通</w:t>
            </w:r>
          </w:p>
        </w:tc>
      </w:tr>
    </w:tbl>
    <w:p w14:paraId="62880762" w14:textId="77777777" w:rsidR="00A20C51" w:rsidRPr="00FB42DC" w:rsidRDefault="00760587" w:rsidP="0060110C">
      <w:pPr>
        <w:pStyle w:val="ac"/>
        <w:numPr>
          <w:ilvl w:val="0"/>
          <w:numId w:val="9"/>
        </w:numPr>
        <w:spacing w:before="240"/>
        <w:rPr>
          <w:rFonts w:ascii="HarmonyOS Sans SC Medium" w:eastAsia="HarmonyOS Sans SC Medium" w:hAnsi="HarmonyOS Sans SC Medium"/>
          <w:b/>
          <w:sz w:val="20"/>
          <w:szCs w:val="20"/>
        </w:rPr>
      </w:pPr>
      <w:r w:rsidRPr="00FB42DC">
        <w:rPr>
          <w:rFonts w:ascii="HarmonyOS Sans SC Medium" w:eastAsia="HarmonyOS Sans SC Medium" w:hAnsi="HarmonyOS Sans SC Medium" w:hint="eastAsia"/>
          <w:b/>
          <w:sz w:val="20"/>
          <w:szCs w:val="20"/>
        </w:rPr>
        <w:t>三相输入端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51"/>
        <w:gridCol w:w="6254"/>
      </w:tblGrid>
      <w:tr w:rsidR="00A20C51" w:rsidRPr="00FB42DC" w14:paraId="37E97D42" w14:textId="77777777" w:rsidTr="00352E33">
        <w:trPr>
          <w:jc w:val="center"/>
        </w:trPr>
        <w:tc>
          <w:tcPr>
            <w:tcW w:w="1843" w:type="pct"/>
            <w:shd w:val="clear" w:color="auto" w:fill="8DB3E2" w:themeFill="text2" w:themeFillTint="66"/>
            <w:vAlign w:val="center"/>
          </w:tcPr>
          <w:p w14:paraId="17901D96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  <w:t>针脚</w:t>
            </w:r>
          </w:p>
        </w:tc>
        <w:tc>
          <w:tcPr>
            <w:tcW w:w="3157" w:type="pct"/>
            <w:shd w:val="clear" w:color="auto" w:fill="8DB3E2" w:themeFill="text2" w:themeFillTint="66"/>
            <w:vAlign w:val="center"/>
          </w:tcPr>
          <w:p w14:paraId="0ECBB4F3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  <w:t>针脚定义</w:t>
            </w:r>
          </w:p>
        </w:tc>
      </w:tr>
      <w:tr w:rsidR="00A20C51" w:rsidRPr="00FB42DC" w14:paraId="134BC035" w14:textId="77777777" w:rsidTr="00352E33">
        <w:trPr>
          <w:jc w:val="center"/>
        </w:trPr>
        <w:tc>
          <w:tcPr>
            <w:tcW w:w="1843" w:type="pct"/>
            <w:vAlign w:val="center"/>
          </w:tcPr>
          <w:p w14:paraId="1377228C" w14:textId="77777777" w:rsidR="00A20C51" w:rsidRPr="00FB42DC" w:rsidRDefault="006557D1" w:rsidP="00BF6DA3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  <w:lang w:eastAsia="zh-CN"/>
              </w:rPr>
              <w:t>PIN A</w:t>
            </w:r>
          </w:p>
        </w:tc>
        <w:tc>
          <w:tcPr>
            <w:tcW w:w="3157" w:type="pct"/>
            <w:vAlign w:val="center"/>
          </w:tcPr>
          <w:p w14:paraId="5C7518F8" w14:textId="77777777" w:rsidR="00A20C51" w:rsidRPr="00FB42DC" w:rsidRDefault="006557D1" w:rsidP="00BF6DA3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R</w:t>
            </w:r>
          </w:p>
        </w:tc>
      </w:tr>
      <w:tr w:rsidR="00A20C51" w:rsidRPr="00FB42DC" w14:paraId="37757AD4" w14:textId="77777777" w:rsidTr="00352E33">
        <w:trPr>
          <w:jc w:val="center"/>
        </w:trPr>
        <w:tc>
          <w:tcPr>
            <w:tcW w:w="1843" w:type="pct"/>
            <w:vAlign w:val="center"/>
          </w:tcPr>
          <w:p w14:paraId="5C196A20" w14:textId="77777777" w:rsidR="00A20C51" w:rsidRPr="00FB42DC" w:rsidRDefault="006557D1" w:rsidP="006557D1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  <w:lang w:eastAsia="zh-CN"/>
              </w:rPr>
              <w:t>PIN B</w:t>
            </w:r>
          </w:p>
        </w:tc>
        <w:tc>
          <w:tcPr>
            <w:tcW w:w="3157" w:type="pct"/>
            <w:vAlign w:val="center"/>
          </w:tcPr>
          <w:p w14:paraId="5609224B" w14:textId="77777777" w:rsidR="00A20C51" w:rsidRPr="00FB42DC" w:rsidRDefault="006557D1" w:rsidP="00BF6DA3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S</w:t>
            </w:r>
          </w:p>
        </w:tc>
      </w:tr>
      <w:tr w:rsidR="00760587" w:rsidRPr="00FB42DC" w14:paraId="15B45B64" w14:textId="77777777" w:rsidTr="00352E33">
        <w:trPr>
          <w:jc w:val="center"/>
        </w:trPr>
        <w:tc>
          <w:tcPr>
            <w:tcW w:w="1843" w:type="pct"/>
            <w:vAlign w:val="center"/>
          </w:tcPr>
          <w:p w14:paraId="30F5D9DA" w14:textId="77777777" w:rsidR="00760587" w:rsidRPr="00FB42DC" w:rsidRDefault="006557D1" w:rsidP="00BF6DA3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  <w:lang w:eastAsia="zh-CN"/>
              </w:rPr>
              <w:t>PIN C</w:t>
            </w:r>
          </w:p>
        </w:tc>
        <w:tc>
          <w:tcPr>
            <w:tcW w:w="3157" w:type="pct"/>
            <w:vAlign w:val="center"/>
          </w:tcPr>
          <w:p w14:paraId="62B35AEF" w14:textId="77777777" w:rsidR="00760587" w:rsidRPr="00FB42DC" w:rsidRDefault="006557D1" w:rsidP="00BF6DA3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T</w:t>
            </w:r>
          </w:p>
        </w:tc>
      </w:tr>
    </w:tbl>
    <w:p w14:paraId="4322D9A1" w14:textId="77777777" w:rsidR="00A20C51" w:rsidRPr="00FB42DC" w:rsidRDefault="006557D1" w:rsidP="00586987">
      <w:pPr>
        <w:pStyle w:val="ac"/>
        <w:numPr>
          <w:ilvl w:val="0"/>
          <w:numId w:val="9"/>
        </w:numPr>
        <w:spacing w:before="240"/>
        <w:rPr>
          <w:rFonts w:ascii="HarmonyOS Sans SC Medium" w:eastAsia="HarmonyOS Sans SC Medium" w:hAnsi="HarmonyOS Sans SC Medium"/>
          <w:b/>
          <w:sz w:val="20"/>
          <w:szCs w:val="20"/>
        </w:rPr>
      </w:pPr>
      <w:r w:rsidRPr="00FB42DC">
        <w:rPr>
          <w:rFonts w:ascii="HarmonyOS Sans SC Medium" w:eastAsia="HarmonyOS Sans SC Medium" w:hAnsi="HarmonyOS Sans SC Medium" w:hint="eastAsia"/>
          <w:b/>
          <w:sz w:val="20"/>
          <w:szCs w:val="20"/>
        </w:rPr>
        <w:t>三相输出端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51"/>
        <w:gridCol w:w="6254"/>
      </w:tblGrid>
      <w:tr w:rsidR="00A20C51" w:rsidRPr="00FB42DC" w14:paraId="536E0E37" w14:textId="77777777" w:rsidTr="0068403D">
        <w:trPr>
          <w:jc w:val="center"/>
        </w:trPr>
        <w:tc>
          <w:tcPr>
            <w:tcW w:w="1843" w:type="pct"/>
            <w:shd w:val="clear" w:color="auto" w:fill="8DB3E2" w:themeFill="text2" w:themeFillTint="66"/>
            <w:vAlign w:val="center"/>
          </w:tcPr>
          <w:p w14:paraId="2B03C836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  <w:t>针脚</w:t>
            </w:r>
          </w:p>
        </w:tc>
        <w:tc>
          <w:tcPr>
            <w:tcW w:w="3157" w:type="pct"/>
            <w:shd w:val="clear" w:color="auto" w:fill="8DB3E2" w:themeFill="text2" w:themeFillTint="66"/>
            <w:vAlign w:val="center"/>
          </w:tcPr>
          <w:p w14:paraId="4B248779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  <w:t>针脚定义</w:t>
            </w:r>
          </w:p>
        </w:tc>
      </w:tr>
      <w:tr w:rsidR="006557D1" w:rsidRPr="00FB42DC" w14:paraId="5D49C1A8" w14:textId="77777777" w:rsidTr="0068403D">
        <w:trPr>
          <w:jc w:val="center"/>
        </w:trPr>
        <w:tc>
          <w:tcPr>
            <w:tcW w:w="1843" w:type="pct"/>
            <w:vAlign w:val="center"/>
          </w:tcPr>
          <w:p w14:paraId="402424FA" w14:textId="77777777" w:rsidR="006557D1" w:rsidRPr="00FB42DC" w:rsidRDefault="006557D1" w:rsidP="00727A5E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  <w:lang w:eastAsia="zh-CN"/>
              </w:rPr>
              <w:t>PIN A</w:t>
            </w:r>
          </w:p>
        </w:tc>
        <w:tc>
          <w:tcPr>
            <w:tcW w:w="3157" w:type="pct"/>
            <w:vAlign w:val="center"/>
          </w:tcPr>
          <w:p w14:paraId="45AB7239" w14:textId="77777777" w:rsidR="006557D1" w:rsidRPr="00FB42DC" w:rsidRDefault="006557D1" w:rsidP="00727A5E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U</w:t>
            </w:r>
          </w:p>
        </w:tc>
      </w:tr>
      <w:tr w:rsidR="006557D1" w:rsidRPr="00FB42DC" w14:paraId="6819C188" w14:textId="77777777" w:rsidTr="0068403D">
        <w:trPr>
          <w:jc w:val="center"/>
        </w:trPr>
        <w:tc>
          <w:tcPr>
            <w:tcW w:w="1843" w:type="pct"/>
            <w:vAlign w:val="center"/>
          </w:tcPr>
          <w:p w14:paraId="719738C6" w14:textId="77777777" w:rsidR="006557D1" w:rsidRPr="00FB42DC" w:rsidRDefault="006557D1" w:rsidP="00727A5E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  <w:lang w:eastAsia="zh-CN"/>
              </w:rPr>
              <w:t>PIN B</w:t>
            </w:r>
          </w:p>
        </w:tc>
        <w:tc>
          <w:tcPr>
            <w:tcW w:w="3157" w:type="pct"/>
            <w:vAlign w:val="center"/>
          </w:tcPr>
          <w:p w14:paraId="5169EF9A" w14:textId="77777777" w:rsidR="006557D1" w:rsidRPr="00FB42DC" w:rsidRDefault="006557D1" w:rsidP="00727A5E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V</w:t>
            </w:r>
          </w:p>
        </w:tc>
      </w:tr>
      <w:tr w:rsidR="006557D1" w:rsidRPr="00FB42DC" w14:paraId="6FF1298D" w14:textId="77777777" w:rsidTr="0068403D">
        <w:trPr>
          <w:jc w:val="center"/>
        </w:trPr>
        <w:tc>
          <w:tcPr>
            <w:tcW w:w="1843" w:type="pct"/>
            <w:vAlign w:val="center"/>
          </w:tcPr>
          <w:p w14:paraId="3F226F66" w14:textId="77777777" w:rsidR="006557D1" w:rsidRPr="00FB42DC" w:rsidRDefault="006557D1" w:rsidP="00727A5E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  <w:lang w:eastAsia="zh-CN"/>
              </w:rPr>
              <w:t>PIN C</w:t>
            </w:r>
          </w:p>
        </w:tc>
        <w:tc>
          <w:tcPr>
            <w:tcW w:w="3157" w:type="pct"/>
            <w:vAlign w:val="center"/>
          </w:tcPr>
          <w:p w14:paraId="27187299" w14:textId="77777777" w:rsidR="006557D1" w:rsidRPr="00FB42DC" w:rsidRDefault="006557D1" w:rsidP="00727A5E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W</w:t>
            </w:r>
          </w:p>
        </w:tc>
      </w:tr>
    </w:tbl>
    <w:p w14:paraId="11D3FB7D" w14:textId="77777777" w:rsidR="00A20C51" w:rsidRPr="00FB42DC" w:rsidRDefault="0060110C" w:rsidP="00586987">
      <w:pPr>
        <w:pStyle w:val="ac"/>
        <w:numPr>
          <w:ilvl w:val="0"/>
          <w:numId w:val="9"/>
        </w:numPr>
        <w:spacing w:before="240"/>
        <w:rPr>
          <w:rFonts w:ascii="HarmonyOS Sans SC Medium" w:eastAsia="HarmonyOS Sans SC Medium" w:hAnsi="HarmonyOS Sans SC Medium"/>
          <w:b/>
          <w:sz w:val="20"/>
          <w:szCs w:val="20"/>
        </w:rPr>
      </w:pPr>
      <w:r w:rsidRPr="00FB42DC">
        <w:rPr>
          <w:rFonts w:ascii="HarmonyOS Sans SC Medium" w:eastAsia="HarmonyOS Sans SC Medium" w:hAnsi="HarmonyOS Sans SC Medium" w:hint="eastAsia"/>
          <w:b/>
          <w:sz w:val="20"/>
          <w:szCs w:val="20"/>
        </w:rPr>
        <w:t>DC/DC输出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51"/>
        <w:gridCol w:w="6254"/>
      </w:tblGrid>
      <w:tr w:rsidR="00A20C51" w:rsidRPr="00FB42DC" w14:paraId="48EE3004" w14:textId="77777777" w:rsidTr="0068403D">
        <w:trPr>
          <w:jc w:val="center"/>
        </w:trPr>
        <w:tc>
          <w:tcPr>
            <w:tcW w:w="1843" w:type="pct"/>
            <w:shd w:val="clear" w:color="auto" w:fill="8DB3E2" w:themeFill="text2" w:themeFillTint="66"/>
            <w:vAlign w:val="center"/>
          </w:tcPr>
          <w:p w14:paraId="0C63A83B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  <w:t>针脚</w:t>
            </w:r>
          </w:p>
        </w:tc>
        <w:tc>
          <w:tcPr>
            <w:tcW w:w="3157" w:type="pct"/>
            <w:shd w:val="clear" w:color="auto" w:fill="8DB3E2" w:themeFill="text2" w:themeFillTint="66"/>
            <w:vAlign w:val="center"/>
          </w:tcPr>
          <w:p w14:paraId="66398D4A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sz w:val="20"/>
                <w:szCs w:val="20"/>
                <w:lang w:eastAsia="zh-CN"/>
              </w:rPr>
              <w:t>针脚定义</w:t>
            </w:r>
          </w:p>
        </w:tc>
      </w:tr>
      <w:tr w:rsidR="00A20C51" w:rsidRPr="00FB42DC" w14:paraId="77F1E551" w14:textId="77777777" w:rsidTr="0068403D">
        <w:trPr>
          <w:jc w:val="center"/>
        </w:trPr>
        <w:tc>
          <w:tcPr>
            <w:tcW w:w="1843" w:type="pct"/>
            <w:vAlign w:val="center"/>
          </w:tcPr>
          <w:p w14:paraId="74B4E503" w14:textId="77777777" w:rsidR="00A20C51" w:rsidRPr="00FB42DC" w:rsidRDefault="00A20C51" w:rsidP="00BF6DA3">
            <w:pPr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FB42DC"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  <w:t>端子1</w:t>
            </w:r>
          </w:p>
        </w:tc>
        <w:tc>
          <w:tcPr>
            <w:tcW w:w="3157" w:type="pct"/>
            <w:vAlign w:val="center"/>
          </w:tcPr>
          <w:p w14:paraId="5AC2A2F1" w14:textId="77777777" w:rsidR="00A20C51" w:rsidRPr="00FB42DC" w:rsidRDefault="0060110C" w:rsidP="00BF6DA3">
            <w:pPr>
              <w:pStyle w:val="ad"/>
              <w:tabs>
                <w:tab w:val="clear" w:pos="720"/>
              </w:tabs>
              <w:ind w:left="0" w:firstLine="0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sz w:val="20"/>
                <w:szCs w:val="20"/>
              </w:rPr>
              <w:t>+24V</w:t>
            </w:r>
          </w:p>
        </w:tc>
      </w:tr>
    </w:tbl>
    <w:p w14:paraId="15F7589A" w14:textId="1FC5098C" w:rsidR="00CB3946" w:rsidRDefault="000C0F76" w:rsidP="000C0F76">
      <w:pPr>
        <w:pStyle w:val="ac"/>
        <w:numPr>
          <w:ilvl w:val="0"/>
          <w:numId w:val="9"/>
        </w:numPr>
        <w:spacing w:before="240" w:after="240"/>
        <w:rPr>
          <w:rFonts w:ascii="HarmonyOS Sans SC Medium" w:eastAsia="HarmonyOS Sans SC Medium" w:hAnsi="HarmonyOS Sans SC Medium"/>
          <w:b/>
          <w:sz w:val="20"/>
          <w:szCs w:val="20"/>
        </w:rPr>
      </w:pPr>
      <w:r w:rsidRPr="00FB42DC">
        <w:rPr>
          <w:rFonts w:ascii="HarmonyOS Sans SC Medium" w:eastAsia="HarmonyOS Sans SC Medium" w:hAnsi="HarmonyOS Sans SC Medium" w:hint="eastAsia"/>
          <w:b/>
          <w:sz w:val="20"/>
          <w:szCs w:val="20"/>
        </w:rPr>
        <w:t>低压信号</w:t>
      </w:r>
      <w:r w:rsidR="00D359BA" w:rsidRPr="00FB42DC">
        <w:rPr>
          <w:rFonts w:ascii="HarmonyOS Sans SC Medium" w:eastAsia="HarmonyOS Sans SC Medium" w:hAnsi="HarmonyOS Sans SC Medium" w:hint="eastAsia"/>
          <w:b/>
          <w:sz w:val="20"/>
          <w:szCs w:val="20"/>
        </w:rPr>
        <w:t>端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2"/>
        <w:gridCol w:w="4307"/>
        <w:gridCol w:w="4206"/>
      </w:tblGrid>
      <w:tr w:rsidR="009012CA" w14:paraId="3FEC6552" w14:textId="77777777" w:rsidTr="009012CA">
        <w:trPr>
          <w:trHeight w:val="300"/>
        </w:trPr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 w:themeFill="text2" w:themeFillTint="66"/>
            <w:noWrap/>
            <w:vAlign w:val="center"/>
            <w:hideMark/>
          </w:tcPr>
          <w:p w14:paraId="5629BDF8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针序号</w:t>
            </w:r>
          </w:p>
        </w:tc>
        <w:tc>
          <w:tcPr>
            <w:tcW w:w="21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DB3E2" w:themeFill="text2" w:themeFillTint="66"/>
            <w:noWrap/>
            <w:vAlign w:val="center"/>
            <w:hideMark/>
          </w:tcPr>
          <w:p w14:paraId="1A69B926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信号名称</w:t>
            </w:r>
          </w:p>
        </w:tc>
        <w:tc>
          <w:tcPr>
            <w:tcW w:w="21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DB3E2" w:themeFill="text2" w:themeFillTint="66"/>
            <w:noWrap/>
            <w:vAlign w:val="center"/>
            <w:hideMark/>
          </w:tcPr>
          <w:p w14:paraId="64F0A96A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20"/>
                <w:szCs w:val="20"/>
                <w:lang w:val="en-US" w:eastAsia="zh-CN"/>
              </w:rPr>
              <w:t>功能插述</w:t>
            </w:r>
          </w:p>
        </w:tc>
      </w:tr>
      <w:tr w:rsidR="009012CA" w14:paraId="2AD52AEE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AF7C80A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EC20BE3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24V+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54EDECE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24V+常电</w:t>
            </w:r>
          </w:p>
        </w:tc>
      </w:tr>
      <w:tr w:rsidR="009012CA" w14:paraId="11ECE946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EDCC22E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61230C3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24V-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2E55859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24V-常电</w:t>
            </w:r>
          </w:p>
        </w:tc>
      </w:tr>
      <w:tr w:rsidR="009012CA" w14:paraId="68613868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8BDCD70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47F2591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ON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CD10A63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ON 档</w:t>
            </w:r>
          </w:p>
        </w:tc>
      </w:tr>
      <w:tr w:rsidR="009012CA" w14:paraId="5CC4453C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4BDD45B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1889A73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整车 CANL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099FD20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整车 CANL</w:t>
            </w:r>
          </w:p>
        </w:tc>
      </w:tr>
      <w:tr w:rsidR="009012CA" w14:paraId="4DA06806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0A0F54C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69EF5107" w14:textId="41C87A4E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1D047374" w14:textId="7DCAB6E4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72411D46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DC3834D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7090E1A2" w14:textId="73A8348C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012CFAB1" w14:textId="4A6EE286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681D3D69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70CF5C6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573D83C5" w14:textId="44C7CE53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6DF50A69" w14:textId="6BA1F443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6B72F0AE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4C9D1B7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X1:09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0D7F3AE4" w14:textId="7849B5DD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6502F566" w14:textId="3BB7A604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207FE494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3882AEA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X1:13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9E31579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24V+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7BB7ADA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24V+常电</w:t>
            </w:r>
          </w:p>
        </w:tc>
      </w:tr>
      <w:tr w:rsidR="009012CA" w14:paraId="00F9FFFB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70BFBB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X1:14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1784B17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24V-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EE5893E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24V-常电</w:t>
            </w:r>
          </w:p>
        </w:tc>
      </w:tr>
      <w:tr w:rsidR="009012CA" w14:paraId="69FACC21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1DDDE62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lastRenderedPageBreak/>
              <w:t>X1:16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7A910CD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整车 CANH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BF6341D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整车 CANH</w:t>
            </w:r>
          </w:p>
        </w:tc>
      </w:tr>
      <w:tr w:rsidR="009012CA" w14:paraId="26702055" w14:textId="77777777" w:rsidTr="00C26B7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575F217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X1:17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28D54FF9" w14:textId="77B3F30A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1A69C15A" w14:textId="3B0165CC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2412D453" w14:textId="77777777" w:rsidTr="00C26B7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6951274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0FF1C11D" w14:textId="2012A404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488A2843" w14:textId="37BBA859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062AC9E8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1683EB6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73A7555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整车 CANL 终端电阻选配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B3ED9C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整车--CAN 终端电阻选配</w:t>
            </w:r>
          </w:p>
        </w:tc>
      </w:tr>
      <w:tr w:rsidR="009012CA" w14:paraId="485C5EF9" w14:textId="77777777" w:rsidTr="00B5251E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2906E86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69ECC8B8" w14:textId="083C6C2B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3BDD23F8" w14:textId="6FB2AD9F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2B72AD13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AB44463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0B039D9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PT1+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3A7EFEE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温度正</w:t>
            </w:r>
          </w:p>
        </w:tc>
      </w:tr>
      <w:tr w:rsidR="009012CA" w14:paraId="1A96AA33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9668D3D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E45471C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PT1-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2C5D0DD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温度负</w:t>
            </w:r>
          </w:p>
        </w:tc>
      </w:tr>
      <w:tr w:rsidR="009012CA" w14:paraId="72FF59F4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10C1609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X1:26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7B610E3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REF1+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EB2C874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励磁正</w:t>
            </w:r>
          </w:p>
        </w:tc>
      </w:tr>
      <w:tr w:rsidR="009012CA" w14:paraId="6F0D9A3E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92AE9E4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X1:27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E5B9A3C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REF1-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B38B16F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励磁负</w:t>
            </w:r>
          </w:p>
        </w:tc>
      </w:tr>
      <w:tr w:rsidR="009012CA" w14:paraId="2424AAFC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7E3323C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X1:28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20B0F6C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SIN1+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D5B842A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正弦正</w:t>
            </w:r>
          </w:p>
        </w:tc>
      </w:tr>
      <w:tr w:rsidR="009012CA" w14:paraId="7CD82BA8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DC055DF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X1:29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6AB1B10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SIN1-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D3A007E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正弦负</w:t>
            </w:r>
          </w:p>
        </w:tc>
      </w:tr>
      <w:tr w:rsidR="009012CA" w14:paraId="25728FD8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C0FC68B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X1:30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440755F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CS1+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7E3A42A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余弦正</w:t>
            </w:r>
          </w:p>
        </w:tc>
      </w:tr>
      <w:tr w:rsidR="009012CA" w14:paraId="2A4D0DE4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7051309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X1:31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8B80846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COS1-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272254A0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电机 1 余弦负</w:t>
            </w:r>
          </w:p>
        </w:tc>
      </w:tr>
      <w:tr w:rsidR="009012CA" w14:paraId="6E7ADAE3" w14:textId="77777777" w:rsidTr="009012C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91AA9E2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X1:32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EF43CEF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GND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3AD28400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CAN 屏蔽地</w:t>
            </w:r>
          </w:p>
        </w:tc>
      </w:tr>
      <w:tr w:rsidR="009012CA" w14:paraId="5497A5F5" w14:textId="77777777" w:rsidTr="006833E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A2C2102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X1:33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09FB5552" w14:textId="15E6371F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14:paraId="0A04ED8E" w14:textId="35A2E2AB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0A0C08AB" w14:textId="77777777" w:rsidTr="006833E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8C69C5E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X1:34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56699F5C" w14:textId="28AB83E1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14:paraId="2D1364C4" w14:textId="2CFAC9B6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  <w:tr w:rsidR="009012CA" w14:paraId="085CBB72" w14:textId="77777777" w:rsidTr="006833EA">
        <w:trPr>
          <w:trHeight w:val="300"/>
        </w:trPr>
        <w:tc>
          <w:tcPr>
            <w:tcW w:w="6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AB54EDB" w14:textId="77777777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 w:rsidRPr="009012CA"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X1:35</w:t>
            </w:r>
          </w:p>
        </w:tc>
        <w:tc>
          <w:tcPr>
            <w:tcW w:w="21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689EED04" w14:textId="5889A0C2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  <w:tc>
          <w:tcPr>
            <w:tcW w:w="21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14:paraId="33F79AE7" w14:textId="314DF3D1" w:rsidR="009012CA" w:rsidRPr="009012CA" w:rsidRDefault="009012CA" w:rsidP="009012CA">
            <w:pPr>
              <w:jc w:val="center"/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HarmonyOS Sans SC Medium" w:eastAsia="HarmonyOS Sans SC Medium" w:hAnsi="HarmonyOS Sans SC Medium" w:cs="宋体"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HarmonyOS Sans SC Medium" w:eastAsia="HarmonyOS Sans SC Medium" w:hAnsi="HarmonyOS Sans SC Medium" w:cs="宋体"/>
                <w:color w:val="000000"/>
                <w:sz w:val="20"/>
                <w:szCs w:val="20"/>
                <w:lang w:val="en-US" w:eastAsia="zh-CN"/>
              </w:rPr>
              <w:t>.C.</w:t>
            </w:r>
          </w:p>
        </w:tc>
      </w:tr>
    </w:tbl>
    <w:p w14:paraId="2A61975A" w14:textId="77777777" w:rsidR="00A4004B" w:rsidRPr="00FB42DC" w:rsidRDefault="00C03879" w:rsidP="00BA4BAF">
      <w:pPr>
        <w:spacing w:before="240"/>
        <w:ind w:right="-8"/>
        <w:rPr>
          <w:rFonts w:ascii="HarmonyOS Sans SC Medium" w:eastAsia="HarmonyOS Sans SC Medium" w:hAnsi="HarmonyOS Sans SC Medium" w:cs="Arial"/>
          <w:b/>
          <w:bCs/>
          <w:color w:val="004990"/>
          <w:sz w:val="32"/>
          <w:szCs w:val="32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b/>
          <w:bCs/>
          <w:color w:val="004990"/>
          <w:sz w:val="32"/>
          <w:szCs w:val="32"/>
          <w:lang w:val="en-US" w:eastAsia="zh-CN"/>
        </w:rPr>
        <w:t>产品型号说明</w:t>
      </w:r>
    </w:p>
    <w:p w14:paraId="7CF83068" w14:textId="51D0A715" w:rsidR="009B3724" w:rsidRPr="00FB42DC" w:rsidRDefault="009B3724" w:rsidP="009B3724">
      <w:pPr>
        <w:ind w:right="-144"/>
        <w:jc w:val="center"/>
        <w:rPr>
          <w:rFonts w:ascii="HarmonyOS Sans SC Medium" w:eastAsia="HarmonyOS Sans SC Medium" w:hAnsi="HarmonyOS Sans SC Medium" w:cs="Arial"/>
          <w:color w:val="0D0D0D"/>
          <w:sz w:val="28"/>
          <w:szCs w:val="20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color w:val="0D0D0D"/>
          <w:sz w:val="28"/>
          <w:szCs w:val="20"/>
          <w:lang w:val="en-US" w:eastAsia="zh-CN"/>
        </w:rPr>
        <w:t xml:space="preserve">                                                               </w:t>
      </w:r>
      <w:r w:rsidR="004B6C8F">
        <w:rPr>
          <w:rFonts w:ascii="HarmonyOS Sans SC Medium" w:eastAsia="HarmonyOS Sans SC Medium" w:hAnsi="HarmonyOS Sans SC Medium" w:cs="Arial"/>
          <w:color w:val="0D0D0D"/>
          <w:sz w:val="28"/>
          <w:szCs w:val="20"/>
          <w:lang w:val="en-US" w:eastAsia="zh-CN"/>
        </w:rPr>
        <w:t xml:space="preserve">       </w:t>
      </w:r>
      <w:r w:rsidRPr="00FB42DC">
        <w:rPr>
          <w:rFonts w:ascii="HarmonyOS Sans SC Medium" w:eastAsia="HarmonyOS Sans SC Medium" w:hAnsi="HarmonyOS Sans SC Medium" w:cs="Arial" w:hint="eastAsia"/>
          <w:color w:val="0D0D0D"/>
          <w:sz w:val="28"/>
          <w:szCs w:val="20"/>
          <w:u w:val="single"/>
          <w:lang w:val="en-US" w:eastAsia="zh-CN"/>
        </w:rPr>
        <w:t xml:space="preserve"> AMC</w:t>
      </w:r>
      <w:r w:rsidRPr="00FB42DC">
        <w:rPr>
          <w:rFonts w:ascii="HarmonyOS Sans SC Medium" w:eastAsia="HarmonyOS Sans SC Medium" w:hAnsi="HarmonyOS Sans SC Medium" w:cs="Arial"/>
          <w:color w:val="0D0D0D"/>
          <w:sz w:val="28"/>
          <w:szCs w:val="20"/>
          <w:lang w:val="en-US" w:eastAsia="zh-CN"/>
        </w:rPr>
        <w:t xml:space="preserve">– </w:t>
      </w:r>
      <w:r w:rsidR="006F0AE5" w:rsidRPr="00FB42DC">
        <w:rPr>
          <w:rFonts w:ascii="HarmonyOS Sans SC Medium" w:eastAsia="HarmonyOS Sans SC Medium" w:hAnsi="HarmonyOS Sans SC Medium" w:cs="Arial"/>
          <w:color w:val="0D0D0D"/>
          <w:sz w:val="28"/>
          <w:szCs w:val="20"/>
          <w:u w:val="single"/>
          <w:lang w:val="en-US" w:eastAsia="zh-CN"/>
        </w:rPr>
        <w:t>3817</w:t>
      </w:r>
      <w:r w:rsidRPr="00FB42DC">
        <w:rPr>
          <w:rFonts w:ascii="HarmonyOS Sans SC Medium" w:eastAsia="HarmonyOS Sans SC Medium" w:hAnsi="HarmonyOS Sans SC Medium" w:cs="Arial"/>
          <w:color w:val="0D0D0D"/>
          <w:sz w:val="28"/>
          <w:szCs w:val="20"/>
          <w:lang w:val="en-US" w:eastAsia="zh-CN"/>
        </w:rPr>
        <w:t xml:space="preserve"> – </w:t>
      </w:r>
      <w:r w:rsidRPr="00FB42DC">
        <w:rPr>
          <w:rFonts w:ascii="HarmonyOS Sans SC Medium" w:eastAsia="HarmonyOS Sans SC Medium" w:hAnsi="HarmonyOS Sans SC Medium" w:cs="Arial" w:hint="eastAsia"/>
          <w:color w:val="0D0D0D"/>
          <w:sz w:val="28"/>
          <w:szCs w:val="20"/>
          <w:u w:val="single"/>
          <w:lang w:val="en-US" w:eastAsia="zh-CN"/>
        </w:rPr>
        <w:t>PM</w:t>
      </w:r>
      <w:r w:rsidRPr="00FB42DC">
        <w:rPr>
          <w:rFonts w:ascii="HarmonyOS Sans SC Medium" w:eastAsia="HarmonyOS Sans SC Medium" w:hAnsi="HarmonyOS Sans SC Medium" w:cs="Arial" w:hint="eastAsia"/>
          <w:color w:val="0D0D0D"/>
          <w:sz w:val="28"/>
          <w:szCs w:val="20"/>
          <w:lang w:val="en-US" w:eastAsia="zh-CN"/>
        </w:rPr>
        <w:t xml:space="preserve"> </w:t>
      </w:r>
      <w:r w:rsidRPr="00FB42DC">
        <w:rPr>
          <w:rFonts w:ascii="HarmonyOS Sans SC Medium" w:eastAsia="HarmonyOS Sans SC Medium" w:hAnsi="HarmonyOS Sans SC Medium" w:cs="Arial"/>
          <w:color w:val="0D0D0D"/>
          <w:sz w:val="28"/>
          <w:szCs w:val="20"/>
          <w:lang w:val="en-US" w:eastAsia="zh-CN"/>
        </w:rPr>
        <w:t xml:space="preserve">– </w:t>
      </w:r>
      <w:r w:rsidRPr="00FB42DC">
        <w:rPr>
          <w:rFonts w:ascii="HarmonyOS Sans SC Medium" w:eastAsia="HarmonyOS Sans SC Medium" w:hAnsi="HarmonyOS Sans SC Medium" w:cs="Arial" w:hint="eastAsia"/>
          <w:color w:val="0D0D0D"/>
          <w:sz w:val="28"/>
          <w:szCs w:val="20"/>
          <w:u w:val="single"/>
          <w:lang w:val="en-US" w:eastAsia="zh-CN"/>
        </w:rPr>
        <w:t>XXXX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25"/>
        <w:gridCol w:w="567"/>
        <w:gridCol w:w="709"/>
        <w:gridCol w:w="236"/>
        <w:gridCol w:w="47"/>
        <w:gridCol w:w="709"/>
        <w:gridCol w:w="709"/>
        <w:gridCol w:w="425"/>
      </w:tblGrid>
      <w:tr w:rsidR="009B3724" w:rsidRPr="00FB42DC" w14:paraId="5A2755BB" w14:textId="77777777" w:rsidTr="002445C3">
        <w:tc>
          <w:tcPr>
            <w:tcW w:w="5495" w:type="dxa"/>
            <w:tcBorders>
              <w:top w:val="nil"/>
              <w:left w:val="nil"/>
              <w:right w:val="nil"/>
            </w:tcBorders>
          </w:tcPr>
          <w:p w14:paraId="58660861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  <w:t>产品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系列</w:t>
            </w:r>
          </w:p>
          <w:p w14:paraId="5D5C6227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AMC (Motor Controller Assembly</w:t>
            </w:r>
            <w:r w:rsidRPr="00FB42DC"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681B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14:paraId="5B5CA9E6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CEED172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40E5C3AD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990A5B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D31CCC5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A898E5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</w:tr>
      <w:tr w:rsidR="009B3724" w:rsidRPr="00FB42DC" w14:paraId="1BC69AA9" w14:textId="77777777" w:rsidTr="002445C3">
        <w:tc>
          <w:tcPr>
            <w:tcW w:w="5495" w:type="dxa"/>
            <w:tcBorders>
              <w:left w:val="nil"/>
              <w:right w:val="nil"/>
            </w:tcBorders>
          </w:tcPr>
          <w:p w14:paraId="3210DFD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  <w:p w14:paraId="4C6927E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 w:eastAsia="zh-CN"/>
              </w:rPr>
              <w:t>输入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电压</w:t>
            </w:r>
          </w:p>
          <w:p w14:paraId="792DBEF5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38</w:t>
            </w:r>
            <w:r w:rsidRPr="00FB42DC"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  <w:t>：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380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V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14:paraId="6B03B39D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080E7C8F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14:paraId="2ECD2A6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0FE18572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9C924D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496BE9F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61B98EC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</w:tr>
      <w:tr w:rsidR="009B3724" w:rsidRPr="00FB42DC" w14:paraId="2BCD70F7" w14:textId="77777777" w:rsidTr="002445C3">
        <w:tc>
          <w:tcPr>
            <w:tcW w:w="5495" w:type="dxa"/>
            <w:tcBorders>
              <w:left w:val="nil"/>
              <w:right w:val="nil"/>
            </w:tcBorders>
          </w:tcPr>
          <w:p w14:paraId="2D2801DD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  <w:p w14:paraId="72DC4529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额定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 w:eastAsia="zh-CN"/>
              </w:rPr>
              <w:t>输出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电流</w:t>
            </w:r>
          </w:p>
          <w:p w14:paraId="075639D9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17</w:t>
            </w:r>
            <w:r w:rsidRPr="00FB42DC"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  <w:t>：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17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0A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14:paraId="11F5E85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21E009E9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</w:tcPr>
          <w:p w14:paraId="2AE8E61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43D0E8C3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07E4ED7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8A36B51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058DAC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</w:tr>
      <w:tr w:rsidR="009B3724" w:rsidRPr="00FB42DC" w14:paraId="023AABF2" w14:textId="77777777" w:rsidTr="002445C3">
        <w:tc>
          <w:tcPr>
            <w:tcW w:w="5495" w:type="dxa"/>
            <w:tcBorders>
              <w:left w:val="nil"/>
              <w:right w:val="nil"/>
            </w:tcBorders>
          </w:tcPr>
          <w:p w14:paraId="03736C75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  <w:p w14:paraId="7E1464DF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电机类型</w:t>
            </w:r>
          </w:p>
          <w:p w14:paraId="6F6EAAD5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A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I</w:t>
            </w:r>
            <w:r w:rsidRPr="00FB42DC"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  <w:t>：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AC INDUCTION</w:t>
            </w:r>
          </w:p>
          <w:p w14:paraId="039C95E8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P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M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：PMCA</w:t>
            </w: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 w:eastAsia="zh-CN"/>
              </w:rPr>
              <w:t>(Permanent Magnet AC)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14:paraId="292FA7BF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24430249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</w:tcPr>
          <w:p w14:paraId="39BB715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66F76FF1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D8E54E1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85B1DE6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A96B21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</w:tr>
      <w:tr w:rsidR="009B3724" w:rsidRPr="00FB42DC" w14:paraId="526DC967" w14:textId="77777777" w:rsidTr="002445C3">
        <w:tc>
          <w:tcPr>
            <w:tcW w:w="5495" w:type="dxa"/>
            <w:tcBorders>
              <w:left w:val="nil"/>
              <w:right w:val="nil"/>
            </w:tcBorders>
          </w:tcPr>
          <w:p w14:paraId="1FE30E00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  <w:p w14:paraId="649CDA7C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硬件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 w:eastAsia="zh-CN"/>
              </w:rPr>
              <w:t>定制</w:t>
            </w:r>
          </w:p>
          <w:p w14:paraId="7076B8A3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00~99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14:paraId="15962D25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3D4E9585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</w:tcPr>
          <w:p w14:paraId="0ACAE82F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53A16E3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08CC4B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14:paraId="7362F6B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6A0D08F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</w:tr>
      <w:tr w:rsidR="009B3724" w:rsidRPr="00FB42DC" w14:paraId="0B787B45" w14:textId="77777777" w:rsidTr="002445C3">
        <w:tc>
          <w:tcPr>
            <w:tcW w:w="5495" w:type="dxa"/>
            <w:tcBorders>
              <w:left w:val="nil"/>
              <w:right w:val="nil"/>
            </w:tcBorders>
          </w:tcPr>
          <w:p w14:paraId="58D44AE2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  <w:p w14:paraId="6349B177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 w:eastAsia="zh-CN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/>
              </w:rPr>
              <w:t>软件</w:t>
            </w:r>
            <w:r w:rsidRPr="00FB42DC">
              <w:rPr>
                <w:rFonts w:ascii="HarmonyOS Sans SC Medium" w:eastAsia="HarmonyOS Sans SC Medium" w:hAnsi="HarmonyOS Sans SC Medium" w:cs="Arial" w:hint="eastAsia"/>
                <w:b/>
                <w:color w:val="0D0D0D"/>
                <w:sz w:val="20"/>
                <w:szCs w:val="20"/>
                <w:lang w:val="en-US" w:eastAsia="zh-CN"/>
              </w:rPr>
              <w:t>定制</w:t>
            </w:r>
          </w:p>
          <w:p w14:paraId="1D2A1B9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color w:val="0D0D0D"/>
                <w:sz w:val="20"/>
                <w:szCs w:val="20"/>
                <w:lang w:val="en-US"/>
              </w:rPr>
            </w:pPr>
            <w:r w:rsidRPr="00FB42DC">
              <w:rPr>
                <w:rFonts w:ascii="HarmonyOS Sans SC Medium" w:eastAsia="HarmonyOS Sans SC Medium" w:hAnsi="HarmonyOS Sans SC Medium" w:cs="Arial" w:hint="eastAsia"/>
                <w:color w:val="0D0D0D"/>
                <w:sz w:val="20"/>
                <w:szCs w:val="20"/>
                <w:lang w:val="en-US"/>
              </w:rPr>
              <w:t>A0~Z9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37239C3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01EE4FB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C431D77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CE457B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gridSpan w:val="2"/>
            <w:tcBorders>
              <w:left w:val="nil"/>
              <w:right w:val="nil"/>
            </w:tcBorders>
          </w:tcPr>
          <w:p w14:paraId="054C7374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0F5CEAE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14:paraId="5106C320" w14:textId="77777777" w:rsidR="009B3724" w:rsidRPr="00FB42DC" w:rsidRDefault="009B3724" w:rsidP="009B3724">
            <w:pPr>
              <w:jc w:val="both"/>
              <w:rPr>
                <w:rFonts w:ascii="HarmonyOS Sans SC Medium" w:eastAsia="HarmonyOS Sans SC Medium" w:hAnsi="HarmonyOS Sans SC Medium" w:cs="Arial"/>
                <w:b/>
                <w:color w:val="0D0D0D"/>
                <w:sz w:val="20"/>
                <w:szCs w:val="20"/>
                <w:lang w:val="en-US"/>
              </w:rPr>
            </w:pPr>
          </w:p>
        </w:tc>
      </w:tr>
    </w:tbl>
    <w:p w14:paraId="78713F1C" w14:textId="2CCF9A8E" w:rsidR="000801EB" w:rsidRPr="004B6C8F" w:rsidRDefault="007144C0" w:rsidP="004B6C8F">
      <w:pPr>
        <w:ind w:right="560"/>
        <w:jc w:val="center"/>
        <w:outlineLvl w:val="0"/>
        <w:rPr>
          <w:rFonts w:ascii="HarmonyOS Sans SC Medium" w:eastAsia="HarmonyOS Sans SC Medium" w:hAnsi="HarmonyOS Sans SC Medium" w:cs="Arial" w:hint="eastAsia"/>
          <w:sz w:val="18"/>
          <w:szCs w:val="18"/>
          <w:lang w:val="en-US" w:eastAsia="zh-CN"/>
        </w:rPr>
      </w:pPr>
      <w:r w:rsidRPr="00FB42DC">
        <w:rPr>
          <w:rFonts w:ascii="HarmonyOS Sans SC Medium" w:eastAsia="HarmonyOS Sans SC Medium" w:hAnsi="HarmonyOS Sans SC Medium" w:cs="Arial" w:hint="eastAsia"/>
          <w:color w:val="000000"/>
          <w:sz w:val="28"/>
          <w:szCs w:val="20"/>
          <w:lang w:val="en-US" w:eastAsia="zh-CN"/>
        </w:rPr>
        <w:t xml:space="preserve">                                                                     </w:t>
      </w:r>
    </w:p>
    <w:sectPr w:rsidR="000801EB" w:rsidRPr="004B6C8F" w:rsidSect="00A4004B">
      <w:headerReference w:type="even" r:id="rId16"/>
      <w:type w:val="continuous"/>
      <w:pgSz w:w="11900" w:h="16840"/>
      <w:pgMar w:top="2104" w:right="851" w:bottom="1977" w:left="1134" w:header="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126FF" w14:textId="77777777" w:rsidR="0018155E" w:rsidRDefault="0018155E" w:rsidP="00FB21DA">
      <w:r>
        <w:separator/>
      </w:r>
    </w:p>
  </w:endnote>
  <w:endnote w:type="continuationSeparator" w:id="0">
    <w:p w14:paraId="6494076F" w14:textId="77777777" w:rsidR="0018155E" w:rsidRDefault="0018155E" w:rsidP="00FB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rmonyOS Sans SC">
    <w:altName w:val="Harmony Oldstyle"/>
    <w:panose1 w:val="00000500000000000000"/>
    <w:charset w:val="86"/>
    <w:family w:val="auto"/>
    <w:pitch w:val="variable"/>
    <w:sig w:usb0="00000003" w:usb1="080E0000" w:usb2="00000016" w:usb3="00000000" w:csb0="00040001" w:csb1="00000000"/>
  </w:font>
  <w:font w:name="HarmonyOS Sans SC Medium">
    <w:panose1 w:val="00000600000000000000"/>
    <w:charset w:val="86"/>
    <w:family w:val="auto"/>
    <w:pitch w:val="variable"/>
    <w:sig w:usb0="00000003" w:usb1="080E0000" w:usb2="00000016" w:usb3="00000000" w:csb0="00040001" w:csb1="00000000"/>
  </w:font>
  <w:font w:name="微软雅黑 Light">
    <w:altName w:val="微软雅黑"/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34562F" w:rsidRPr="00214CC1" w14:paraId="5BF0BB98" w14:textId="77777777" w:rsidTr="00B94EA6">
      <w:tc>
        <w:tcPr>
          <w:tcW w:w="3510" w:type="dxa"/>
        </w:tcPr>
        <w:p w14:paraId="2A392298" w14:textId="77777777" w:rsidR="0034562F" w:rsidRPr="0015030D" w:rsidRDefault="0034562F" w:rsidP="00B94EA6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6CF0E999" w14:textId="77777777" w:rsidR="0034562F" w:rsidRPr="0013303B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713E7E40" w14:textId="77777777" w:rsidR="0034562F" w:rsidRPr="0013303B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057E5E35" w14:textId="77777777" w:rsidR="0034562F" w:rsidRPr="0013303B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34562F" w14:paraId="75922D06" w14:textId="77777777" w:rsidTr="00B94EA6">
      <w:tc>
        <w:tcPr>
          <w:tcW w:w="3510" w:type="dxa"/>
        </w:tcPr>
        <w:p w14:paraId="3D5993BB" w14:textId="77777777" w:rsidR="0034562F" w:rsidRPr="00114A73" w:rsidRDefault="0034562F" w:rsidP="00B94EA6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30853AC9" w14:textId="77777777" w:rsidR="0034562F" w:rsidRPr="00E43D2E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022D004C" w14:textId="77777777" w:rsidR="0034562F" w:rsidRPr="00E43D2E" w:rsidRDefault="0034562F" w:rsidP="00B94EA6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13711DD5" w14:textId="77777777" w:rsidR="0034562F" w:rsidRPr="00E43D2E" w:rsidRDefault="0034562F" w:rsidP="00B94EA6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34562F" w:rsidRPr="00214CC1" w14:paraId="39D49DFC" w14:textId="77777777" w:rsidTr="00B94EA6">
      <w:tc>
        <w:tcPr>
          <w:tcW w:w="3510" w:type="dxa"/>
        </w:tcPr>
        <w:p w14:paraId="03D63C50" w14:textId="77777777" w:rsidR="0034562F" w:rsidRPr="00E43D2E" w:rsidRDefault="0034562F" w:rsidP="00B94EA6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4CD489BA" w14:textId="77777777" w:rsidR="0034562F" w:rsidRPr="008228B2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10B4750C" w14:textId="77777777" w:rsidR="0034562F" w:rsidRPr="008228B2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75FB03FB" w14:textId="77777777" w:rsidR="0034562F" w:rsidRPr="008228B2" w:rsidRDefault="0034562F" w:rsidP="00B94EA6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34562F" w:rsidRPr="00214CC1" w14:paraId="4A9C6380" w14:textId="77777777" w:rsidTr="00B94EA6">
      <w:tc>
        <w:tcPr>
          <w:tcW w:w="3510" w:type="dxa"/>
        </w:tcPr>
        <w:p w14:paraId="2CBD924E" w14:textId="77777777" w:rsidR="0034562F" w:rsidRPr="00E43D2E" w:rsidRDefault="0034562F" w:rsidP="00B94EA6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7FA2984B" w14:textId="77777777" w:rsidR="0034562F" w:rsidRPr="008228B2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即属保证性质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1BB96CE9" w14:textId="77777777" w:rsidR="0034562F" w:rsidRPr="008228B2" w:rsidRDefault="0034562F" w:rsidP="00B94EA6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3393DD45" w14:textId="77777777" w:rsidR="0034562F" w:rsidRPr="008228B2" w:rsidRDefault="0034562F" w:rsidP="00B94EA6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34562F" w:rsidRPr="00214CC1" w14:paraId="6A8BDF8A" w14:textId="77777777" w:rsidTr="00B94EA6">
      <w:tc>
        <w:tcPr>
          <w:tcW w:w="3510" w:type="dxa"/>
        </w:tcPr>
        <w:p w14:paraId="6CA2119E" w14:textId="77777777" w:rsidR="0034562F" w:rsidRPr="00746781" w:rsidRDefault="0034562F" w:rsidP="00B94EA6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Pr="00DD65FB">
            <w:rPr>
              <w:rFonts w:ascii="Arial" w:hAnsi="Arial" w:cs="Arial"/>
              <w:sz w:val="12"/>
              <w:szCs w:val="12"/>
            </w:rPr>
            <w:t>www.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Pr="00DD65FB">
            <w:rPr>
              <w:rFonts w:ascii="Arial" w:hAnsi="Arial" w:cs="Arial"/>
              <w:sz w:val="12"/>
              <w:szCs w:val="12"/>
            </w:rPr>
            <w:t>-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Pr="00DD65FB">
            <w:rPr>
              <w:rFonts w:ascii="Arial" w:hAnsi="Arial" w:cs="Arial"/>
              <w:sz w:val="12"/>
              <w:szCs w:val="12"/>
            </w:rPr>
            <w:t>.c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208ADEB9" w14:textId="77777777" w:rsidR="0034562F" w:rsidRPr="00DC13F4" w:rsidRDefault="0034562F" w:rsidP="00B94EA6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0A8F30A8" w14:textId="77777777" w:rsidR="0034562F" w:rsidRPr="00DC13F4" w:rsidRDefault="0034562F" w:rsidP="00B94EA6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324A6184" w14:textId="77777777" w:rsidR="0034562F" w:rsidRPr="00DC13F4" w:rsidRDefault="0034562F" w:rsidP="00B94EA6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34562F" w14:paraId="056EE815" w14:textId="77777777" w:rsidTr="00B94EA6">
      <w:tc>
        <w:tcPr>
          <w:tcW w:w="3510" w:type="dxa"/>
        </w:tcPr>
        <w:p w14:paraId="130BA221" w14:textId="77777777" w:rsidR="0034562F" w:rsidRPr="00746781" w:rsidRDefault="0034562F" w:rsidP="00B94EA6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40577C2B" w14:textId="77777777" w:rsidR="0034562F" w:rsidRPr="00DC13F4" w:rsidRDefault="0034562F" w:rsidP="00B94EA6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77434F97" w14:textId="77777777" w:rsidR="0034562F" w:rsidRPr="00E43D2E" w:rsidRDefault="0034562F" w:rsidP="002445C3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2445C3"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6C51491E" w14:textId="77777777" w:rsidR="0034562F" w:rsidRPr="00E43D2E" w:rsidRDefault="0034562F" w:rsidP="00B94EA6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0ACA1B90" w14:textId="77777777" w:rsidR="0034562F" w:rsidRDefault="0034562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0"/>
      <w:gridCol w:w="3487"/>
      <w:gridCol w:w="1400"/>
      <w:gridCol w:w="1568"/>
    </w:tblGrid>
    <w:tr w:rsidR="0034562F" w:rsidRPr="00214CC1" w14:paraId="7FA0F15D" w14:textId="77777777" w:rsidTr="008A0B8B">
      <w:tc>
        <w:tcPr>
          <w:tcW w:w="3510" w:type="dxa"/>
        </w:tcPr>
        <w:p w14:paraId="110CF170" w14:textId="77777777" w:rsidR="0034562F" w:rsidRPr="0015030D" w:rsidRDefault="0034562F" w:rsidP="008A0B8B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389717ED" w14:textId="77777777" w:rsidR="0034562F" w:rsidRPr="0013303B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177DA875" w14:textId="77777777" w:rsidR="0034562F" w:rsidRPr="0013303B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4AB43D50" w14:textId="77777777" w:rsidR="0034562F" w:rsidRPr="0013303B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34562F" w14:paraId="79D9CE02" w14:textId="77777777" w:rsidTr="008A0B8B">
      <w:tc>
        <w:tcPr>
          <w:tcW w:w="3510" w:type="dxa"/>
        </w:tcPr>
        <w:p w14:paraId="5C586BAD" w14:textId="77777777" w:rsidR="0034562F" w:rsidRPr="00114A73" w:rsidRDefault="0034562F" w:rsidP="008A0B8B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4727C575" w14:textId="77777777" w:rsidR="0034562F" w:rsidRPr="00E43D2E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5BCEEBC6" w14:textId="77777777" w:rsidR="0034562F" w:rsidRPr="00E43D2E" w:rsidRDefault="0034562F" w:rsidP="008A0B8B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2C37F5B4" w14:textId="77777777" w:rsidR="0034562F" w:rsidRPr="00E43D2E" w:rsidRDefault="0034562F" w:rsidP="008A0B8B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34562F" w:rsidRPr="00214CC1" w14:paraId="691F6297" w14:textId="77777777" w:rsidTr="008A0B8B">
      <w:tc>
        <w:tcPr>
          <w:tcW w:w="3510" w:type="dxa"/>
        </w:tcPr>
        <w:p w14:paraId="33C117D7" w14:textId="77777777" w:rsidR="0034562F" w:rsidRPr="00E43D2E" w:rsidRDefault="0034562F" w:rsidP="008A0B8B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11BC695A" w14:textId="77777777" w:rsidR="0034562F" w:rsidRPr="008228B2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042257CC" w14:textId="77777777" w:rsidR="0034562F" w:rsidRPr="008228B2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348EE621" w14:textId="77777777" w:rsidR="0034562F" w:rsidRPr="008228B2" w:rsidRDefault="0034562F" w:rsidP="008A0B8B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34562F" w:rsidRPr="00214CC1" w14:paraId="0ABB361C" w14:textId="77777777" w:rsidTr="008A0B8B">
      <w:tc>
        <w:tcPr>
          <w:tcW w:w="3510" w:type="dxa"/>
        </w:tcPr>
        <w:p w14:paraId="74163C8E" w14:textId="77777777" w:rsidR="0034562F" w:rsidRPr="00E43D2E" w:rsidRDefault="0034562F" w:rsidP="008A0B8B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87793971</w:t>
          </w:r>
        </w:p>
      </w:tc>
      <w:tc>
        <w:tcPr>
          <w:tcW w:w="3544" w:type="dxa"/>
        </w:tcPr>
        <w:p w14:paraId="141DFD8A" w14:textId="77777777" w:rsidR="0034562F" w:rsidRPr="008228B2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即属保证性质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5D94449D" w14:textId="77777777" w:rsidR="0034562F" w:rsidRPr="008228B2" w:rsidRDefault="0034562F" w:rsidP="008A0B8B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1C191EB1" w14:textId="77777777" w:rsidR="0034562F" w:rsidRPr="008228B2" w:rsidRDefault="0034562F" w:rsidP="008A0B8B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34562F" w:rsidRPr="00214CC1" w14:paraId="1F3A665B" w14:textId="77777777" w:rsidTr="008A0B8B">
      <w:tc>
        <w:tcPr>
          <w:tcW w:w="3510" w:type="dxa"/>
        </w:tcPr>
        <w:p w14:paraId="4B17806D" w14:textId="77777777" w:rsidR="0034562F" w:rsidRPr="00746781" w:rsidRDefault="0034562F" w:rsidP="008A0B8B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Pr="00DD65FB">
            <w:rPr>
              <w:rFonts w:ascii="Arial" w:hAnsi="Arial" w:cs="Arial"/>
              <w:sz w:val="12"/>
              <w:szCs w:val="12"/>
            </w:rPr>
            <w:t>www.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Pr="00DD65FB">
            <w:rPr>
              <w:rFonts w:ascii="Arial" w:hAnsi="Arial" w:cs="Arial"/>
              <w:sz w:val="12"/>
              <w:szCs w:val="12"/>
            </w:rPr>
            <w:t>-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Pr="00DD65FB">
            <w:rPr>
              <w:rFonts w:ascii="Arial" w:hAnsi="Arial" w:cs="Arial"/>
              <w:sz w:val="12"/>
              <w:szCs w:val="12"/>
            </w:rPr>
            <w:t>.c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5FA6AE89" w14:textId="77777777" w:rsidR="0034562F" w:rsidRPr="00DC13F4" w:rsidRDefault="0034562F" w:rsidP="008A0B8B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1882AEEA" w14:textId="77777777" w:rsidR="0034562F" w:rsidRPr="00DC13F4" w:rsidRDefault="0034562F" w:rsidP="008A0B8B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687D051F" w14:textId="77777777" w:rsidR="0034562F" w:rsidRPr="00DC13F4" w:rsidRDefault="0034562F" w:rsidP="008A0B8B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34562F" w14:paraId="237AD44A" w14:textId="77777777" w:rsidTr="008A0B8B">
      <w:tc>
        <w:tcPr>
          <w:tcW w:w="3510" w:type="dxa"/>
        </w:tcPr>
        <w:p w14:paraId="1E7580B6" w14:textId="77777777" w:rsidR="0034562F" w:rsidRPr="00746781" w:rsidRDefault="0034562F" w:rsidP="008A0B8B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1CD77CD1" w14:textId="77777777" w:rsidR="0034562F" w:rsidRPr="00DC13F4" w:rsidRDefault="0034562F" w:rsidP="008A0B8B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11DC2855" w14:textId="77777777" w:rsidR="0034562F" w:rsidRPr="00E43D2E" w:rsidRDefault="0034562F" w:rsidP="00844539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Av1</w:t>
          </w:r>
        </w:p>
      </w:tc>
      <w:tc>
        <w:tcPr>
          <w:tcW w:w="1591" w:type="dxa"/>
        </w:tcPr>
        <w:p w14:paraId="46040684" w14:textId="77777777" w:rsidR="0034562F" w:rsidRPr="00E43D2E" w:rsidRDefault="0034562F" w:rsidP="008A0B8B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3A2EE8A9" w14:textId="77777777" w:rsidR="0034562F" w:rsidRPr="008228B2" w:rsidRDefault="0034562F" w:rsidP="008228B2">
    <w:pPr>
      <w:pStyle w:val="a7"/>
      <w:rPr>
        <w:rFonts w:ascii="Arial" w:hAnsi="Arial" w:cs="Arial"/>
        <w:sz w:val="12"/>
        <w:szCs w:val="12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678D0" w14:textId="77777777" w:rsidR="0018155E" w:rsidRDefault="0018155E" w:rsidP="00FB21DA">
      <w:r>
        <w:separator/>
      </w:r>
    </w:p>
  </w:footnote>
  <w:footnote w:type="continuationSeparator" w:id="0">
    <w:p w14:paraId="6FA6A781" w14:textId="77777777" w:rsidR="0018155E" w:rsidRDefault="0018155E" w:rsidP="00FB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49F1" w14:textId="77777777" w:rsidR="0034562F" w:rsidRPr="002D4F58" w:rsidRDefault="0034562F" w:rsidP="002D4F58">
    <w:pPr>
      <w:pStyle w:val="a5"/>
    </w:pPr>
    <w:r w:rsidRPr="002D4F58">
      <w:rPr>
        <w:noProof/>
        <w:lang w:val="en-US" w:eastAsia="zh-CN"/>
      </w:rPr>
      <w:drawing>
        <wp:anchor distT="0" distB="0" distL="114300" distR="114300" simplePos="0" relativeHeight="251659264" behindDoc="1" locked="0" layoutInCell="1" allowOverlap="1" wp14:anchorId="7CFA4C7C" wp14:editId="29552530">
          <wp:simplePos x="0" y="0"/>
          <wp:positionH relativeFrom="page">
            <wp:posOffset>5640622</wp:posOffset>
          </wp:positionH>
          <wp:positionV relativeFrom="page">
            <wp:posOffset>691763</wp:posOffset>
          </wp:positionV>
          <wp:extent cx="1261110" cy="572494"/>
          <wp:effectExtent l="19050" t="0" r="0" b="0"/>
          <wp:wrapNone/>
          <wp:docPr id="492778788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I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5724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DE2A" w14:textId="77777777" w:rsidR="0034562F" w:rsidRDefault="0034562F">
    <w:pPr>
      <w:pStyle w:val="a5"/>
    </w:pPr>
    <w:r w:rsidRPr="0022741F">
      <w:rPr>
        <w:noProof/>
        <w:lang w:val="en-US" w:eastAsia="zh-CN"/>
      </w:rPr>
      <w:drawing>
        <wp:anchor distT="0" distB="0" distL="114300" distR="114300" simplePos="0" relativeHeight="251657216" behindDoc="1" locked="0" layoutInCell="1" allowOverlap="1" wp14:anchorId="42806AE5" wp14:editId="53919F78">
          <wp:simplePos x="0" y="0"/>
          <wp:positionH relativeFrom="page">
            <wp:posOffset>5577012</wp:posOffset>
          </wp:positionH>
          <wp:positionV relativeFrom="page">
            <wp:posOffset>644056</wp:posOffset>
          </wp:positionV>
          <wp:extent cx="1261110" cy="572494"/>
          <wp:effectExtent l="19050" t="0" r="0" b="0"/>
          <wp:wrapNone/>
          <wp:docPr id="1182842773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I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569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AEBC" w14:textId="77777777" w:rsidR="0034562F" w:rsidRDefault="003456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4684"/>
    <w:multiLevelType w:val="hybridMultilevel"/>
    <w:tmpl w:val="95C63E7A"/>
    <w:lvl w:ilvl="0" w:tplc="8E5277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FE19FD"/>
    <w:multiLevelType w:val="hybridMultilevel"/>
    <w:tmpl w:val="95C63E7A"/>
    <w:lvl w:ilvl="0" w:tplc="8E5277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025347"/>
    <w:multiLevelType w:val="hybridMultilevel"/>
    <w:tmpl w:val="1E7842C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F43B7"/>
    <w:multiLevelType w:val="hybridMultilevel"/>
    <w:tmpl w:val="95C63E7A"/>
    <w:lvl w:ilvl="0" w:tplc="8E5277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AF3071"/>
    <w:multiLevelType w:val="hybridMultilevel"/>
    <w:tmpl w:val="FC8890DA"/>
    <w:lvl w:ilvl="0" w:tplc="479EE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AB6FB5"/>
    <w:multiLevelType w:val="hybridMultilevel"/>
    <w:tmpl w:val="96941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B6FFA"/>
    <w:multiLevelType w:val="hybridMultilevel"/>
    <w:tmpl w:val="3BF6D0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4094444"/>
    <w:multiLevelType w:val="multilevel"/>
    <w:tmpl w:val="25ACC09A"/>
    <w:lvl w:ilvl="0">
      <w:start w:val="1"/>
      <w:numFmt w:val="upperLetter"/>
      <w:lvlText w:val="Appendi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C621166"/>
    <w:multiLevelType w:val="multilevel"/>
    <w:tmpl w:val="0302D7F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2160"/>
        </w:tabs>
        <w:ind w:left="1584" w:hanging="1584"/>
      </w:pPr>
    </w:lvl>
  </w:abstractNum>
  <w:abstractNum w:abstractNumId="9" w15:restartNumberingAfterBreak="0">
    <w:nsid w:val="7E235F31"/>
    <w:multiLevelType w:val="hybridMultilevel"/>
    <w:tmpl w:val="2A6AA4BE"/>
    <w:lvl w:ilvl="0" w:tplc="C038DD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3239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923E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7C23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DC5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4A1B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40EC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877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2C1E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2593052">
    <w:abstractNumId w:val="5"/>
  </w:num>
  <w:num w:numId="2" w16cid:durableId="862397115">
    <w:abstractNumId w:val="2"/>
  </w:num>
  <w:num w:numId="3" w16cid:durableId="1675182853">
    <w:abstractNumId w:val="8"/>
  </w:num>
  <w:num w:numId="4" w16cid:durableId="1697195337">
    <w:abstractNumId w:val="7"/>
  </w:num>
  <w:num w:numId="5" w16cid:durableId="166142757">
    <w:abstractNumId w:val="4"/>
  </w:num>
  <w:num w:numId="6" w16cid:durableId="1696077811">
    <w:abstractNumId w:val="0"/>
  </w:num>
  <w:num w:numId="7" w16cid:durableId="1682194998">
    <w:abstractNumId w:val="3"/>
  </w:num>
  <w:num w:numId="8" w16cid:durableId="1764646385">
    <w:abstractNumId w:val="1"/>
  </w:num>
  <w:num w:numId="9" w16cid:durableId="1264875451">
    <w:abstractNumId w:val="6"/>
  </w:num>
  <w:num w:numId="10" w16cid:durableId="5404414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DC"/>
    <w:rsid w:val="0000785D"/>
    <w:rsid w:val="00012974"/>
    <w:rsid w:val="00013F6E"/>
    <w:rsid w:val="00016CA7"/>
    <w:rsid w:val="0002024B"/>
    <w:rsid w:val="00020C71"/>
    <w:rsid w:val="00022889"/>
    <w:rsid w:val="00022AFA"/>
    <w:rsid w:val="000304BF"/>
    <w:rsid w:val="0003121F"/>
    <w:rsid w:val="00032306"/>
    <w:rsid w:val="00032E02"/>
    <w:rsid w:val="000358C4"/>
    <w:rsid w:val="0004299D"/>
    <w:rsid w:val="00043C19"/>
    <w:rsid w:val="00043FD5"/>
    <w:rsid w:val="00051863"/>
    <w:rsid w:val="00051BBF"/>
    <w:rsid w:val="000543D6"/>
    <w:rsid w:val="00061050"/>
    <w:rsid w:val="000617A3"/>
    <w:rsid w:val="00065773"/>
    <w:rsid w:val="00071D8B"/>
    <w:rsid w:val="00076689"/>
    <w:rsid w:val="00080160"/>
    <w:rsid w:val="000801EB"/>
    <w:rsid w:val="0008183F"/>
    <w:rsid w:val="00083720"/>
    <w:rsid w:val="00083F4C"/>
    <w:rsid w:val="000910C2"/>
    <w:rsid w:val="00097629"/>
    <w:rsid w:val="000A0640"/>
    <w:rsid w:val="000A2094"/>
    <w:rsid w:val="000A26C7"/>
    <w:rsid w:val="000A5701"/>
    <w:rsid w:val="000A5DEA"/>
    <w:rsid w:val="000A5FD4"/>
    <w:rsid w:val="000B1EE7"/>
    <w:rsid w:val="000B2DBD"/>
    <w:rsid w:val="000B60A2"/>
    <w:rsid w:val="000B613B"/>
    <w:rsid w:val="000B6B5F"/>
    <w:rsid w:val="000B7336"/>
    <w:rsid w:val="000C041D"/>
    <w:rsid w:val="000C083D"/>
    <w:rsid w:val="000C0F76"/>
    <w:rsid w:val="000C170D"/>
    <w:rsid w:val="000C64F7"/>
    <w:rsid w:val="000C6F8F"/>
    <w:rsid w:val="000C6F94"/>
    <w:rsid w:val="000D0290"/>
    <w:rsid w:val="000D1241"/>
    <w:rsid w:val="000D1587"/>
    <w:rsid w:val="000D188C"/>
    <w:rsid w:val="000D3679"/>
    <w:rsid w:val="000D3A11"/>
    <w:rsid w:val="000D4E04"/>
    <w:rsid w:val="000F13DA"/>
    <w:rsid w:val="000F38D7"/>
    <w:rsid w:val="00102C0D"/>
    <w:rsid w:val="001043BC"/>
    <w:rsid w:val="00112141"/>
    <w:rsid w:val="0011731D"/>
    <w:rsid w:val="00120A2F"/>
    <w:rsid w:val="0012116A"/>
    <w:rsid w:val="00132687"/>
    <w:rsid w:val="001328DD"/>
    <w:rsid w:val="00133648"/>
    <w:rsid w:val="00137B25"/>
    <w:rsid w:val="001428F3"/>
    <w:rsid w:val="0014340A"/>
    <w:rsid w:val="0014442F"/>
    <w:rsid w:val="001475F0"/>
    <w:rsid w:val="00150EC2"/>
    <w:rsid w:val="00154B39"/>
    <w:rsid w:val="0015610C"/>
    <w:rsid w:val="00157338"/>
    <w:rsid w:val="001579A0"/>
    <w:rsid w:val="001601FE"/>
    <w:rsid w:val="00163B27"/>
    <w:rsid w:val="00165080"/>
    <w:rsid w:val="00172BC5"/>
    <w:rsid w:val="00174E16"/>
    <w:rsid w:val="00176317"/>
    <w:rsid w:val="00177374"/>
    <w:rsid w:val="0018155E"/>
    <w:rsid w:val="00181920"/>
    <w:rsid w:val="00183389"/>
    <w:rsid w:val="00183A74"/>
    <w:rsid w:val="001862AC"/>
    <w:rsid w:val="00187FBD"/>
    <w:rsid w:val="00190289"/>
    <w:rsid w:val="001A02B2"/>
    <w:rsid w:val="001A52D0"/>
    <w:rsid w:val="001A7E1B"/>
    <w:rsid w:val="001B378D"/>
    <w:rsid w:val="001B44C5"/>
    <w:rsid w:val="001B64E0"/>
    <w:rsid w:val="001C4D8A"/>
    <w:rsid w:val="001C5612"/>
    <w:rsid w:val="001C64EE"/>
    <w:rsid w:val="001D00AF"/>
    <w:rsid w:val="001D09BC"/>
    <w:rsid w:val="001D09C5"/>
    <w:rsid w:val="001D22F0"/>
    <w:rsid w:val="001D2CF3"/>
    <w:rsid w:val="001D4CBC"/>
    <w:rsid w:val="001E01C9"/>
    <w:rsid w:val="001E13EA"/>
    <w:rsid w:val="001E3D1D"/>
    <w:rsid w:val="001E7C35"/>
    <w:rsid w:val="001F0401"/>
    <w:rsid w:val="001F0D17"/>
    <w:rsid w:val="001F1831"/>
    <w:rsid w:val="001F1A81"/>
    <w:rsid w:val="00201580"/>
    <w:rsid w:val="002034C4"/>
    <w:rsid w:val="00206F32"/>
    <w:rsid w:val="00212877"/>
    <w:rsid w:val="00214CC1"/>
    <w:rsid w:val="00216A9D"/>
    <w:rsid w:val="0021792A"/>
    <w:rsid w:val="00222CF9"/>
    <w:rsid w:val="002238D6"/>
    <w:rsid w:val="0022741F"/>
    <w:rsid w:val="00236765"/>
    <w:rsid w:val="002369D5"/>
    <w:rsid w:val="002445C3"/>
    <w:rsid w:val="00245ABC"/>
    <w:rsid w:val="00247086"/>
    <w:rsid w:val="002475BD"/>
    <w:rsid w:val="00250659"/>
    <w:rsid w:val="0025446A"/>
    <w:rsid w:val="00256310"/>
    <w:rsid w:val="00267660"/>
    <w:rsid w:val="00273D65"/>
    <w:rsid w:val="00275B97"/>
    <w:rsid w:val="00281DF9"/>
    <w:rsid w:val="0028225D"/>
    <w:rsid w:val="0028441B"/>
    <w:rsid w:val="00290086"/>
    <w:rsid w:val="0029324C"/>
    <w:rsid w:val="002967E1"/>
    <w:rsid w:val="00296D9D"/>
    <w:rsid w:val="002A2327"/>
    <w:rsid w:val="002A2503"/>
    <w:rsid w:val="002A4BC7"/>
    <w:rsid w:val="002B10C0"/>
    <w:rsid w:val="002B12C3"/>
    <w:rsid w:val="002B62B2"/>
    <w:rsid w:val="002C4716"/>
    <w:rsid w:val="002C6BF8"/>
    <w:rsid w:val="002D0BD3"/>
    <w:rsid w:val="002D4F58"/>
    <w:rsid w:val="002D5635"/>
    <w:rsid w:val="002D5BD9"/>
    <w:rsid w:val="002E09E0"/>
    <w:rsid w:val="002E3EE5"/>
    <w:rsid w:val="002E548F"/>
    <w:rsid w:val="002E5525"/>
    <w:rsid w:val="002E5E32"/>
    <w:rsid w:val="002E5FA8"/>
    <w:rsid w:val="002F018B"/>
    <w:rsid w:val="002F04B8"/>
    <w:rsid w:val="002F165B"/>
    <w:rsid w:val="002F1BE2"/>
    <w:rsid w:val="002F3440"/>
    <w:rsid w:val="002F4563"/>
    <w:rsid w:val="002F58E6"/>
    <w:rsid w:val="002F6216"/>
    <w:rsid w:val="003022D2"/>
    <w:rsid w:val="00303C64"/>
    <w:rsid w:val="00310152"/>
    <w:rsid w:val="00310C66"/>
    <w:rsid w:val="00311647"/>
    <w:rsid w:val="00320472"/>
    <w:rsid w:val="00320E23"/>
    <w:rsid w:val="00323A35"/>
    <w:rsid w:val="003261B4"/>
    <w:rsid w:val="00326ADD"/>
    <w:rsid w:val="00332F97"/>
    <w:rsid w:val="00336BA3"/>
    <w:rsid w:val="0034461C"/>
    <w:rsid w:val="0034465A"/>
    <w:rsid w:val="0034562F"/>
    <w:rsid w:val="00350682"/>
    <w:rsid w:val="0035175C"/>
    <w:rsid w:val="00352936"/>
    <w:rsid w:val="00352E33"/>
    <w:rsid w:val="00355776"/>
    <w:rsid w:val="00355E06"/>
    <w:rsid w:val="0036211A"/>
    <w:rsid w:val="00362A4C"/>
    <w:rsid w:val="00362CF0"/>
    <w:rsid w:val="00364180"/>
    <w:rsid w:val="00366034"/>
    <w:rsid w:val="003666B3"/>
    <w:rsid w:val="00372681"/>
    <w:rsid w:val="00382229"/>
    <w:rsid w:val="00382303"/>
    <w:rsid w:val="00385BB6"/>
    <w:rsid w:val="0038761F"/>
    <w:rsid w:val="00391948"/>
    <w:rsid w:val="00391F65"/>
    <w:rsid w:val="00392A1D"/>
    <w:rsid w:val="003963BC"/>
    <w:rsid w:val="003A0C4E"/>
    <w:rsid w:val="003A0F9E"/>
    <w:rsid w:val="003A1071"/>
    <w:rsid w:val="003A1B01"/>
    <w:rsid w:val="003A2837"/>
    <w:rsid w:val="003A5189"/>
    <w:rsid w:val="003A54AA"/>
    <w:rsid w:val="003B00F6"/>
    <w:rsid w:val="003B1037"/>
    <w:rsid w:val="003B2861"/>
    <w:rsid w:val="003B4C40"/>
    <w:rsid w:val="003B7332"/>
    <w:rsid w:val="003B76A4"/>
    <w:rsid w:val="003C1B62"/>
    <w:rsid w:val="003C5BEE"/>
    <w:rsid w:val="003D5C81"/>
    <w:rsid w:val="003D6242"/>
    <w:rsid w:val="003E07D5"/>
    <w:rsid w:val="003E48F5"/>
    <w:rsid w:val="003E5451"/>
    <w:rsid w:val="003E764D"/>
    <w:rsid w:val="003F432E"/>
    <w:rsid w:val="003F5050"/>
    <w:rsid w:val="003F77E5"/>
    <w:rsid w:val="00406E2A"/>
    <w:rsid w:val="00411AC5"/>
    <w:rsid w:val="004132C6"/>
    <w:rsid w:val="00414AE8"/>
    <w:rsid w:val="004255B9"/>
    <w:rsid w:val="00427812"/>
    <w:rsid w:val="004333A7"/>
    <w:rsid w:val="004337C6"/>
    <w:rsid w:val="004337E5"/>
    <w:rsid w:val="004342FB"/>
    <w:rsid w:val="00435E4D"/>
    <w:rsid w:val="00436E77"/>
    <w:rsid w:val="004408FD"/>
    <w:rsid w:val="00441C41"/>
    <w:rsid w:val="0044407B"/>
    <w:rsid w:val="004442F8"/>
    <w:rsid w:val="00445980"/>
    <w:rsid w:val="004626F3"/>
    <w:rsid w:val="0046632F"/>
    <w:rsid w:val="004700B4"/>
    <w:rsid w:val="0047627F"/>
    <w:rsid w:val="00476845"/>
    <w:rsid w:val="0047727C"/>
    <w:rsid w:val="00480172"/>
    <w:rsid w:val="00480FCD"/>
    <w:rsid w:val="00481D73"/>
    <w:rsid w:val="004823CA"/>
    <w:rsid w:val="00482C40"/>
    <w:rsid w:val="0048511F"/>
    <w:rsid w:val="00485940"/>
    <w:rsid w:val="004873F3"/>
    <w:rsid w:val="00490B78"/>
    <w:rsid w:val="00497ABE"/>
    <w:rsid w:val="00497C62"/>
    <w:rsid w:val="004A1CB5"/>
    <w:rsid w:val="004A3EBC"/>
    <w:rsid w:val="004A56B2"/>
    <w:rsid w:val="004A5C6F"/>
    <w:rsid w:val="004A7740"/>
    <w:rsid w:val="004A7DCB"/>
    <w:rsid w:val="004B6C8F"/>
    <w:rsid w:val="004C0560"/>
    <w:rsid w:val="004C1078"/>
    <w:rsid w:val="004C1368"/>
    <w:rsid w:val="004C4261"/>
    <w:rsid w:val="004D1928"/>
    <w:rsid w:val="004D5558"/>
    <w:rsid w:val="004D7233"/>
    <w:rsid w:val="004D77AD"/>
    <w:rsid w:val="004E2330"/>
    <w:rsid w:val="004E69FF"/>
    <w:rsid w:val="004F263D"/>
    <w:rsid w:val="004F549C"/>
    <w:rsid w:val="005028D0"/>
    <w:rsid w:val="00503F0E"/>
    <w:rsid w:val="005052F4"/>
    <w:rsid w:val="00507E3E"/>
    <w:rsid w:val="00510D55"/>
    <w:rsid w:val="00511356"/>
    <w:rsid w:val="0051150C"/>
    <w:rsid w:val="005115CD"/>
    <w:rsid w:val="00514F0C"/>
    <w:rsid w:val="005166E7"/>
    <w:rsid w:val="00517785"/>
    <w:rsid w:val="0052294D"/>
    <w:rsid w:val="00523BAD"/>
    <w:rsid w:val="00524E42"/>
    <w:rsid w:val="00525F20"/>
    <w:rsid w:val="005266C4"/>
    <w:rsid w:val="00530595"/>
    <w:rsid w:val="00531B6A"/>
    <w:rsid w:val="005432CD"/>
    <w:rsid w:val="00550AC4"/>
    <w:rsid w:val="0055253D"/>
    <w:rsid w:val="00553315"/>
    <w:rsid w:val="005537BD"/>
    <w:rsid w:val="00553D60"/>
    <w:rsid w:val="00554A49"/>
    <w:rsid w:val="00556829"/>
    <w:rsid w:val="005573B8"/>
    <w:rsid w:val="00561BA2"/>
    <w:rsid w:val="00561C59"/>
    <w:rsid w:val="0056201B"/>
    <w:rsid w:val="00563EC4"/>
    <w:rsid w:val="0057284D"/>
    <w:rsid w:val="00572893"/>
    <w:rsid w:val="00573BB2"/>
    <w:rsid w:val="0057556F"/>
    <w:rsid w:val="005771A6"/>
    <w:rsid w:val="00582B32"/>
    <w:rsid w:val="00586987"/>
    <w:rsid w:val="0059398F"/>
    <w:rsid w:val="00594EC7"/>
    <w:rsid w:val="005A0424"/>
    <w:rsid w:val="005A06F9"/>
    <w:rsid w:val="005A20BC"/>
    <w:rsid w:val="005A2C98"/>
    <w:rsid w:val="005B678C"/>
    <w:rsid w:val="005B7057"/>
    <w:rsid w:val="005C00C1"/>
    <w:rsid w:val="005C0665"/>
    <w:rsid w:val="005C0A8F"/>
    <w:rsid w:val="005C1114"/>
    <w:rsid w:val="005C578B"/>
    <w:rsid w:val="005D768A"/>
    <w:rsid w:val="005E0097"/>
    <w:rsid w:val="005E2149"/>
    <w:rsid w:val="005E4409"/>
    <w:rsid w:val="005F1082"/>
    <w:rsid w:val="005F57CA"/>
    <w:rsid w:val="005F59A7"/>
    <w:rsid w:val="005F5E60"/>
    <w:rsid w:val="005F66F2"/>
    <w:rsid w:val="006002C1"/>
    <w:rsid w:val="0060110C"/>
    <w:rsid w:val="0060507C"/>
    <w:rsid w:val="0061086E"/>
    <w:rsid w:val="00611541"/>
    <w:rsid w:val="006141DB"/>
    <w:rsid w:val="0061474E"/>
    <w:rsid w:val="006148CE"/>
    <w:rsid w:val="00615FFC"/>
    <w:rsid w:val="00616F74"/>
    <w:rsid w:val="00621DAF"/>
    <w:rsid w:val="006220AB"/>
    <w:rsid w:val="00622BC5"/>
    <w:rsid w:val="006371F6"/>
    <w:rsid w:val="006433A3"/>
    <w:rsid w:val="0064765E"/>
    <w:rsid w:val="00652BE2"/>
    <w:rsid w:val="006557D1"/>
    <w:rsid w:val="00660033"/>
    <w:rsid w:val="00660D2A"/>
    <w:rsid w:val="00660F6E"/>
    <w:rsid w:val="00667427"/>
    <w:rsid w:val="0066788D"/>
    <w:rsid w:val="00670EBC"/>
    <w:rsid w:val="006749FC"/>
    <w:rsid w:val="00676543"/>
    <w:rsid w:val="00680B3C"/>
    <w:rsid w:val="00683CC7"/>
    <w:rsid w:val="00683CD9"/>
    <w:rsid w:val="0068403D"/>
    <w:rsid w:val="006841C0"/>
    <w:rsid w:val="006858A9"/>
    <w:rsid w:val="0069132B"/>
    <w:rsid w:val="00693040"/>
    <w:rsid w:val="006A0D62"/>
    <w:rsid w:val="006A23D7"/>
    <w:rsid w:val="006A3ABC"/>
    <w:rsid w:val="006A5035"/>
    <w:rsid w:val="006A7166"/>
    <w:rsid w:val="006B015F"/>
    <w:rsid w:val="006B29D6"/>
    <w:rsid w:val="006B46AF"/>
    <w:rsid w:val="006B590B"/>
    <w:rsid w:val="006C1CC5"/>
    <w:rsid w:val="006C4653"/>
    <w:rsid w:val="006C6A3A"/>
    <w:rsid w:val="006D1AB2"/>
    <w:rsid w:val="006D469A"/>
    <w:rsid w:val="006D6797"/>
    <w:rsid w:val="006E2A62"/>
    <w:rsid w:val="006E3DD7"/>
    <w:rsid w:val="006E6EB6"/>
    <w:rsid w:val="006F0AE5"/>
    <w:rsid w:val="006F1FC0"/>
    <w:rsid w:val="006F20A4"/>
    <w:rsid w:val="006F37CB"/>
    <w:rsid w:val="006F37D1"/>
    <w:rsid w:val="006F4AF9"/>
    <w:rsid w:val="006F5294"/>
    <w:rsid w:val="006F5BC3"/>
    <w:rsid w:val="0070118C"/>
    <w:rsid w:val="0070259D"/>
    <w:rsid w:val="00704D60"/>
    <w:rsid w:val="0070753E"/>
    <w:rsid w:val="0071362B"/>
    <w:rsid w:val="007144C0"/>
    <w:rsid w:val="0071452B"/>
    <w:rsid w:val="00720127"/>
    <w:rsid w:val="007215A0"/>
    <w:rsid w:val="007247BA"/>
    <w:rsid w:val="00724B4A"/>
    <w:rsid w:val="007252E6"/>
    <w:rsid w:val="00727A5E"/>
    <w:rsid w:val="00730EB3"/>
    <w:rsid w:val="0073102B"/>
    <w:rsid w:val="007326A2"/>
    <w:rsid w:val="007343AD"/>
    <w:rsid w:val="00734A95"/>
    <w:rsid w:val="00735043"/>
    <w:rsid w:val="00737850"/>
    <w:rsid w:val="00751ED1"/>
    <w:rsid w:val="0075331C"/>
    <w:rsid w:val="00755DCF"/>
    <w:rsid w:val="00755F91"/>
    <w:rsid w:val="00757DFF"/>
    <w:rsid w:val="00760587"/>
    <w:rsid w:val="00762E61"/>
    <w:rsid w:val="00767696"/>
    <w:rsid w:val="0076787E"/>
    <w:rsid w:val="0077062E"/>
    <w:rsid w:val="00770D8D"/>
    <w:rsid w:val="00775EFC"/>
    <w:rsid w:val="00776059"/>
    <w:rsid w:val="007879E7"/>
    <w:rsid w:val="0079022B"/>
    <w:rsid w:val="00790276"/>
    <w:rsid w:val="00792C67"/>
    <w:rsid w:val="00795288"/>
    <w:rsid w:val="007A09A2"/>
    <w:rsid w:val="007A0BEC"/>
    <w:rsid w:val="007A43EA"/>
    <w:rsid w:val="007B0F35"/>
    <w:rsid w:val="007B3256"/>
    <w:rsid w:val="007B3AFA"/>
    <w:rsid w:val="007B404C"/>
    <w:rsid w:val="007B47C3"/>
    <w:rsid w:val="007B5536"/>
    <w:rsid w:val="007B7364"/>
    <w:rsid w:val="007C1687"/>
    <w:rsid w:val="007C3CAF"/>
    <w:rsid w:val="007C40B9"/>
    <w:rsid w:val="007C4823"/>
    <w:rsid w:val="007C53B8"/>
    <w:rsid w:val="007C617A"/>
    <w:rsid w:val="007D05EB"/>
    <w:rsid w:val="007D0D8F"/>
    <w:rsid w:val="007D1BDB"/>
    <w:rsid w:val="007D3167"/>
    <w:rsid w:val="007D32A1"/>
    <w:rsid w:val="007D42E0"/>
    <w:rsid w:val="007D49B2"/>
    <w:rsid w:val="007D5D6C"/>
    <w:rsid w:val="007D6085"/>
    <w:rsid w:val="007D6232"/>
    <w:rsid w:val="007E074F"/>
    <w:rsid w:val="007E2A43"/>
    <w:rsid w:val="007E623D"/>
    <w:rsid w:val="007E64FE"/>
    <w:rsid w:val="007F201B"/>
    <w:rsid w:val="007F3697"/>
    <w:rsid w:val="007F3B72"/>
    <w:rsid w:val="008036F2"/>
    <w:rsid w:val="00805955"/>
    <w:rsid w:val="0080662B"/>
    <w:rsid w:val="008110A1"/>
    <w:rsid w:val="008121BE"/>
    <w:rsid w:val="0081342B"/>
    <w:rsid w:val="00817940"/>
    <w:rsid w:val="008228B2"/>
    <w:rsid w:val="00825B23"/>
    <w:rsid w:val="00830B42"/>
    <w:rsid w:val="00831AB4"/>
    <w:rsid w:val="00834BED"/>
    <w:rsid w:val="00835245"/>
    <w:rsid w:val="00836529"/>
    <w:rsid w:val="00836908"/>
    <w:rsid w:val="008410B7"/>
    <w:rsid w:val="00844105"/>
    <w:rsid w:val="00844539"/>
    <w:rsid w:val="00845EBE"/>
    <w:rsid w:val="00851430"/>
    <w:rsid w:val="008540BF"/>
    <w:rsid w:val="00857608"/>
    <w:rsid w:val="0086112A"/>
    <w:rsid w:val="0086327C"/>
    <w:rsid w:val="00866DE4"/>
    <w:rsid w:val="00867C9A"/>
    <w:rsid w:val="00870445"/>
    <w:rsid w:val="008736D1"/>
    <w:rsid w:val="008737A6"/>
    <w:rsid w:val="0087406F"/>
    <w:rsid w:val="0087696E"/>
    <w:rsid w:val="00880EFB"/>
    <w:rsid w:val="00884FF0"/>
    <w:rsid w:val="00886A6F"/>
    <w:rsid w:val="00886EE5"/>
    <w:rsid w:val="00887097"/>
    <w:rsid w:val="0089019A"/>
    <w:rsid w:val="00891624"/>
    <w:rsid w:val="008979F6"/>
    <w:rsid w:val="008A0B8B"/>
    <w:rsid w:val="008A6111"/>
    <w:rsid w:val="008D0478"/>
    <w:rsid w:val="008D397B"/>
    <w:rsid w:val="008D4B28"/>
    <w:rsid w:val="008D6A87"/>
    <w:rsid w:val="008E38F9"/>
    <w:rsid w:val="008E3D82"/>
    <w:rsid w:val="008E578C"/>
    <w:rsid w:val="008F62D4"/>
    <w:rsid w:val="009012CA"/>
    <w:rsid w:val="00906421"/>
    <w:rsid w:val="00906F9E"/>
    <w:rsid w:val="0090788C"/>
    <w:rsid w:val="009116E4"/>
    <w:rsid w:val="0091170B"/>
    <w:rsid w:val="0091218A"/>
    <w:rsid w:val="009147F3"/>
    <w:rsid w:val="009158FE"/>
    <w:rsid w:val="00923A77"/>
    <w:rsid w:val="009334EF"/>
    <w:rsid w:val="0093355D"/>
    <w:rsid w:val="00933891"/>
    <w:rsid w:val="00935D1A"/>
    <w:rsid w:val="00937FCD"/>
    <w:rsid w:val="009418B4"/>
    <w:rsid w:val="00947C06"/>
    <w:rsid w:val="00952A90"/>
    <w:rsid w:val="00952BFF"/>
    <w:rsid w:val="0095475D"/>
    <w:rsid w:val="009555AA"/>
    <w:rsid w:val="009577F7"/>
    <w:rsid w:val="009614A8"/>
    <w:rsid w:val="009615B3"/>
    <w:rsid w:val="009627AC"/>
    <w:rsid w:val="009628FB"/>
    <w:rsid w:val="00967305"/>
    <w:rsid w:val="009709CE"/>
    <w:rsid w:val="009722A3"/>
    <w:rsid w:val="00972757"/>
    <w:rsid w:val="00975294"/>
    <w:rsid w:val="00975BE3"/>
    <w:rsid w:val="0098093C"/>
    <w:rsid w:val="00981E21"/>
    <w:rsid w:val="00982E0C"/>
    <w:rsid w:val="00985E7F"/>
    <w:rsid w:val="00987807"/>
    <w:rsid w:val="00994C24"/>
    <w:rsid w:val="009A30AA"/>
    <w:rsid w:val="009B213D"/>
    <w:rsid w:val="009B2E42"/>
    <w:rsid w:val="009B3724"/>
    <w:rsid w:val="009B4EF4"/>
    <w:rsid w:val="009B5AC5"/>
    <w:rsid w:val="009B6DC4"/>
    <w:rsid w:val="009C3239"/>
    <w:rsid w:val="009C4CF7"/>
    <w:rsid w:val="009C51EE"/>
    <w:rsid w:val="009C6D4D"/>
    <w:rsid w:val="009D0526"/>
    <w:rsid w:val="009D0B9A"/>
    <w:rsid w:val="009D2B39"/>
    <w:rsid w:val="009D3578"/>
    <w:rsid w:val="009D6851"/>
    <w:rsid w:val="009E2E4F"/>
    <w:rsid w:val="009E3101"/>
    <w:rsid w:val="009E6725"/>
    <w:rsid w:val="009F2B24"/>
    <w:rsid w:val="009F37B1"/>
    <w:rsid w:val="00A02598"/>
    <w:rsid w:val="00A10E5D"/>
    <w:rsid w:val="00A12183"/>
    <w:rsid w:val="00A14048"/>
    <w:rsid w:val="00A204F1"/>
    <w:rsid w:val="00A20ABC"/>
    <w:rsid w:val="00A20C51"/>
    <w:rsid w:val="00A20DBB"/>
    <w:rsid w:val="00A236FF"/>
    <w:rsid w:val="00A2490E"/>
    <w:rsid w:val="00A25C55"/>
    <w:rsid w:val="00A25CC5"/>
    <w:rsid w:val="00A30E6B"/>
    <w:rsid w:val="00A37CDD"/>
    <w:rsid w:val="00A4004B"/>
    <w:rsid w:val="00A4105B"/>
    <w:rsid w:val="00A4328B"/>
    <w:rsid w:val="00A44E6B"/>
    <w:rsid w:val="00A47878"/>
    <w:rsid w:val="00A505CC"/>
    <w:rsid w:val="00A50941"/>
    <w:rsid w:val="00A528D8"/>
    <w:rsid w:val="00A64216"/>
    <w:rsid w:val="00A729C7"/>
    <w:rsid w:val="00A73C1F"/>
    <w:rsid w:val="00A759EA"/>
    <w:rsid w:val="00A810AB"/>
    <w:rsid w:val="00A85B56"/>
    <w:rsid w:val="00A87325"/>
    <w:rsid w:val="00A87614"/>
    <w:rsid w:val="00A92F7C"/>
    <w:rsid w:val="00A93499"/>
    <w:rsid w:val="00A952F2"/>
    <w:rsid w:val="00AA04E1"/>
    <w:rsid w:val="00AA13FA"/>
    <w:rsid w:val="00AA1767"/>
    <w:rsid w:val="00AA381B"/>
    <w:rsid w:val="00AA398D"/>
    <w:rsid w:val="00AA4137"/>
    <w:rsid w:val="00AA6166"/>
    <w:rsid w:val="00AA7211"/>
    <w:rsid w:val="00AA7D55"/>
    <w:rsid w:val="00AB164B"/>
    <w:rsid w:val="00AB17C5"/>
    <w:rsid w:val="00AB2A6D"/>
    <w:rsid w:val="00AB2C26"/>
    <w:rsid w:val="00AC33DB"/>
    <w:rsid w:val="00AD1014"/>
    <w:rsid w:val="00AD2D16"/>
    <w:rsid w:val="00AD3D3E"/>
    <w:rsid w:val="00AD4D59"/>
    <w:rsid w:val="00AD6085"/>
    <w:rsid w:val="00AE01D3"/>
    <w:rsid w:val="00AE27A2"/>
    <w:rsid w:val="00AE395E"/>
    <w:rsid w:val="00AE59AB"/>
    <w:rsid w:val="00AE5E95"/>
    <w:rsid w:val="00AF0BC7"/>
    <w:rsid w:val="00AF55F1"/>
    <w:rsid w:val="00B01DD9"/>
    <w:rsid w:val="00B06F36"/>
    <w:rsid w:val="00B10542"/>
    <w:rsid w:val="00B12171"/>
    <w:rsid w:val="00B20B74"/>
    <w:rsid w:val="00B3016B"/>
    <w:rsid w:val="00B31783"/>
    <w:rsid w:val="00B34848"/>
    <w:rsid w:val="00B36514"/>
    <w:rsid w:val="00B37328"/>
    <w:rsid w:val="00B37D66"/>
    <w:rsid w:val="00B465D5"/>
    <w:rsid w:val="00B47C2F"/>
    <w:rsid w:val="00B516F8"/>
    <w:rsid w:val="00B56B74"/>
    <w:rsid w:val="00B60DDB"/>
    <w:rsid w:val="00B624C4"/>
    <w:rsid w:val="00B629FF"/>
    <w:rsid w:val="00B678C5"/>
    <w:rsid w:val="00B7421F"/>
    <w:rsid w:val="00B7568B"/>
    <w:rsid w:val="00B75C7B"/>
    <w:rsid w:val="00B76946"/>
    <w:rsid w:val="00B80EAF"/>
    <w:rsid w:val="00B81200"/>
    <w:rsid w:val="00B81606"/>
    <w:rsid w:val="00B83C14"/>
    <w:rsid w:val="00B871E7"/>
    <w:rsid w:val="00B9007F"/>
    <w:rsid w:val="00B90AFF"/>
    <w:rsid w:val="00B90D76"/>
    <w:rsid w:val="00B942A6"/>
    <w:rsid w:val="00B94A46"/>
    <w:rsid w:val="00B94EA6"/>
    <w:rsid w:val="00BA1FDF"/>
    <w:rsid w:val="00BA4BAF"/>
    <w:rsid w:val="00BA63F5"/>
    <w:rsid w:val="00BA7E3F"/>
    <w:rsid w:val="00BB0D76"/>
    <w:rsid w:val="00BB1DC2"/>
    <w:rsid w:val="00BB6350"/>
    <w:rsid w:val="00BB7500"/>
    <w:rsid w:val="00BC079A"/>
    <w:rsid w:val="00BC14DB"/>
    <w:rsid w:val="00BC1866"/>
    <w:rsid w:val="00BC2E28"/>
    <w:rsid w:val="00BC57A1"/>
    <w:rsid w:val="00BD1F0E"/>
    <w:rsid w:val="00BD69BB"/>
    <w:rsid w:val="00BD74B9"/>
    <w:rsid w:val="00BE12D3"/>
    <w:rsid w:val="00BE1DBA"/>
    <w:rsid w:val="00BE6F83"/>
    <w:rsid w:val="00BE7AD1"/>
    <w:rsid w:val="00BF0343"/>
    <w:rsid w:val="00BF09BE"/>
    <w:rsid w:val="00BF2B79"/>
    <w:rsid w:val="00BF54AB"/>
    <w:rsid w:val="00BF6DA3"/>
    <w:rsid w:val="00C0095C"/>
    <w:rsid w:val="00C01970"/>
    <w:rsid w:val="00C0350D"/>
    <w:rsid w:val="00C03879"/>
    <w:rsid w:val="00C04FBE"/>
    <w:rsid w:val="00C05288"/>
    <w:rsid w:val="00C14AA8"/>
    <w:rsid w:val="00C2031B"/>
    <w:rsid w:val="00C256A0"/>
    <w:rsid w:val="00C2640E"/>
    <w:rsid w:val="00C31C3B"/>
    <w:rsid w:val="00C3400C"/>
    <w:rsid w:val="00C347B6"/>
    <w:rsid w:val="00C347BC"/>
    <w:rsid w:val="00C348CD"/>
    <w:rsid w:val="00C34C08"/>
    <w:rsid w:val="00C43082"/>
    <w:rsid w:val="00C43F66"/>
    <w:rsid w:val="00C440A4"/>
    <w:rsid w:val="00C44952"/>
    <w:rsid w:val="00C468BB"/>
    <w:rsid w:val="00C478B1"/>
    <w:rsid w:val="00C538B0"/>
    <w:rsid w:val="00C55C07"/>
    <w:rsid w:val="00C61116"/>
    <w:rsid w:val="00C66D3B"/>
    <w:rsid w:val="00C67B70"/>
    <w:rsid w:val="00C67EAA"/>
    <w:rsid w:val="00C73D9C"/>
    <w:rsid w:val="00C74F9D"/>
    <w:rsid w:val="00C81D19"/>
    <w:rsid w:val="00C84E10"/>
    <w:rsid w:val="00C8730D"/>
    <w:rsid w:val="00C91349"/>
    <w:rsid w:val="00C9448A"/>
    <w:rsid w:val="00C946AA"/>
    <w:rsid w:val="00CA1BFC"/>
    <w:rsid w:val="00CA290D"/>
    <w:rsid w:val="00CA31AC"/>
    <w:rsid w:val="00CB1FA2"/>
    <w:rsid w:val="00CB281D"/>
    <w:rsid w:val="00CB3946"/>
    <w:rsid w:val="00CB5FE0"/>
    <w:rsid w:val="00CB6A7D"/>
    <w:rsid w:val="00CB7772"/>
    <w:rsid w:val="00CC00DC"/>
    <w:rsid w:val="00CC0F58"/>
    <w:rsid w:val="00CC354D"/>
    <w:rsid w:val="00CC4E46"/>
    <w:rsid w:val="00CE3521"/>
    <w:rsid w:val="00CE44C7"/>
    <w:rsid w:val="00CE5EB9"/>
    <w:rsid w:val="00CE64FB"/>
    <w:rsid w:val="00CF1E30"/>
    <w:rsid w:val="00CF67E7"/>
    <w:rsid w:val="00D0001B"/>
    <w:rsid w:val="00D06DB4"/>
    <w:rsid w:val="00D121A7"/>
    <w:rsid w:val="00D13E5E"/>
    <w:rsid w:val="00D17EB6"/>
    <w:rsid w:val="00D21ED6"/>
    <w:rsid w:val="00D23E11"/>
    <w:rsid w:val="00D24625"/>
    <w:rsid w:val="00D308E6"/>
    <w:rsid w:val="00D32014"/>
    <w:rsid w:val="00D359BA"/>
    <w:rsid w:val="00D368EE"/>
    <w:rsid w:val="00D36E5D"/>
    <w:rsid w:val="00D42C74"/>
    <w:rsid w:val="00D42D0D"/>
    <w:rsid w:val="00D56BAB"/>
    <w:rsid w:val="00D6052B"/>
    <w:rsid w:val="00D606B9"/>
    <w:rsid w:val="00D63193"/>
    <w:rsid w:val="00D65F62"/>
    <w:rsid w:val="00D72BD4"/>
    <w:rsid w:val="00D7496A"/>
    <w:rsid w:val="00D7771C"/>
    <w:rsid w:val="00D840C2"/>
    <w:rsid w:val="00D84C79"/>
    <w:rsid w:val="00D86E43"/>
    <w:rsid w:val="00D873D2"/>
    <w:rsid w:val="00DA3A54"/>
    <w:rsid w:val="00DA528C"/>
    <w:rsid w:val="00DB0E7E"/>
    <w:rsid w:val="00DB1380"/>
    <w:rsid w:val="00DB32FA"/>
    <w:rsid w:val="00DC109F"/>
    <w:rsid w:val="00DC13F4"/>
    <w:rsid w:val="00DC2E59"/>
    <w:rsid w:val="00DC3FD7"/>
    <w:rsid w:val="00DC4822"/>
    <w:rsid w:val="00DC5922"/>
    <w:rsid w:val="00DC7769"/>
    <w:rsid w:val="00DD0FDD"/>
    <w:rsid w:val="00DD48EF"/>
    <w:rsid w:val="00DD65FB"/>
    <w:rsid w:val="00DD69BC"/>
    <w:rsid w:val="00DE0C3D"/>
    <w:rsid w:val="00DE3AD6"/>
    <w:rsid w:val="00DE6B1D"/>
    <w:rsid w:val="00DF2B2B"/>
    <w:rsid w:val="00DF532E"/>
    <w:rsid w:val="00DF6735"/>
    <w:rsid w:val="00E00735"/>
    <w:rsid w:val="00E00BD8"/>
    <w:rsid w:val="00E0238F"/>
    <w:rsid w:val="00E02FC0"/>
    <w:rsid w:val="00E0315F"/>
    <w:rsid w:val="00E11810"/>
    <w:rsid w:val="00E132D8"/>
    <w:rsid w:val="00E13690"/>
    <w:rsid w:val="00E1391E"/>
    <w:rsid w:val="00E2085D"/>
    <w:rsid w:val="00E21648"/>
    <w:rsid w:val="00E23B35"/>
    <w:rsid w:val="00E2631B"/>
    <w:rsid w:val="00E26D43"/>
    <w:rsid w:val="00E3192F"/>
    <w:rsid w:val="00E33314"/>
    <w:rsid w:val="00E35A38"/>
    <w:rsid w:val="00E3725C"/>
    <w:rsid w:val="00E4097A"/>
    <w:rsid w:val="00E4661B"/>
    <w:rsid w:val="00E47F9A"/>
    <w:rsid w:val="00E50A0E"/>
    <w:rsid w:val="00E541F6"/>
    <w:rsid w:val="00E557F5"/>
    <w:rsid w:val="00E55CFA"/>
    <w:rsid w:val="00E57436"/>
    <w:rsid w:val="00E60BC9"/>
    <w:rsid w:val="00E62B4A"/>
    <w:rsid w:val="00E6589B"/>
    <w:rsid w:val="00E80ADF"/>
    <w:rsid w:val="00E81B04"/>
    <w:rsid w:val="00E81EDF"/>
    <w:rsid w:val="00E84771"/>
    <w:rsid w:val="00E8498C"/>
    <w:rsid w:val="00E9040E"/>
    <w:rsid w:val="00E92C4C"/>
    <w:rsid w:val="00E95848"/>
    <w:rsid w:val="00E9680A"/>
    <w:rsid w:val="00E977F7"/>
    <w:rsid w:val="00E97C4F"/>
    <w:rsid w:val="00EA030C"/>
    <w:rsid w:val="00EA1A22"/>
    <w:rsid w:val="00EA1CCE"/>
    <w:rsid w:val="00EA3983"/>
    <w:rsid w:val="00EA7C5D"/>
    <w:rsid w:val="00EA7CF2"/>
    <w:rsid w:val="00EB028B"/>
    <w:rsid w:val="00EB21FF"/>
    <w:rsid w:val="00EB6B87"/>
    <w:rsid w:val="00EC0C19"/>
    <w:rsid w:val="00EC155C"/>
    <w:rsid w:val="00EC383C"/>
    <w:rsid w:val="00EC5C52"/>
    <w:rsid w:val="00ED0079"/>
    <w:rsid w:val="00ED06C9"/>
    <w:rsid w:val="00ED23D6"/>
    <w:rsid w:val="00ED62D7"/>
    <w:rsid w:val="00EE13F4"/>
    <w:rsid w:val="00EE542A"/>
    <w:rsid w:val="00EF0A8A"/>
    <w:rsid w:val="00EF1B08"/>
    <w:rsid w:val="00EF2080"/>
    <w:rsid w:val="00EF3DDA"/>
    <w:rsid w:val="00EF63B9"/>
    <w:rsid w:val="00EF7036"/>
    <w:rsid w:val="00F0062F"/>
    <w:rsid w:val="00F01005"/>
    <w:rsid w:val="00F05618"/>
    <w:rsid w:val="00F0579C"/>
    <w:rsid w:val="00F06674"/>
    <w:rsid w:val="00F06A80"/>
    <w:rsid w:val="00F15619"/>
    <w:rsid w:val="00F21300"/>
    <w:rsid w:val="00F22CAF"/>
    <w:rsid w:val="00F24EAD"/>
    <w:rsid w:val="00F34D89"/>
    <w:rsid w:val="00F35FB9"/>
    <w:rsid w:val="00F361BA"/>
    <w:rsid w:val="00F53F82"/>
    <w:rsid w:val="00F54339"/>
    <w:rsid w:val="00F54E14"/>
    <w:rsid w:val="00F54EEB"/>
    <w:rsid w:val="00F555C4"/>
    <w:rsid w:val="00F56068"/>
    <w:rsid w:val="00F56CAB"/>
    <w:rsid w:val="00F60076"/>
    <w:rsid w:val="00F6031F"/>
    <w:rsid w:val="00F65767"/>
    <w:rsid w:val="00F66B23"/>
    <w:rsid w:val="00F700CC"/>
    <w:rsid w:val="00F76D95"/>
    <w:rsid w:val="00F82107"/>
    <w:rsid w:val="00F83BD3"/>
    <w:rsid w:val="00F87400"/>
    <w:rsid w:val="00F92000"/>
    <w:rsid w:val="00F92F29"/>
    <w:rsid w:val="00F9716F"/>
    <w:rsid w:val="00FA2A13"/>
    <w:rsid w:val="00FA2B3B"/>
    <w:rsid w:val="00FA3A9B"/>
    <w:rsid w:val="00FA6D0F"/>
    <w:rsid w:val="00FA76E2"/>
    <w:rsid w:val="00FA77B9"/>
    <w:rsid w:val="00FB21DA"/>
    <w:rsid w:val="00FB42DC"/>
    <w:rsid w:val="00FC086B"/>
    <w:rsid w:val="00FC7EBD"/>
    <w:rsid w:val="00FD011A"/>
    <w:rsid w:val="00FD45CF"/>
    <w:rsid w:val="00FD4B9E"/>
    <w:rsid w:val="00FD4DEA"/>
    <w:rsid w:val="00FD63C3"/>
    <w:rsid w:val="00FD6D35"/>
    <w:rsid w:val="00FE1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92371F2"/>
  <w15:docId w15:val="{A99B4FE0-13EC-4918-9A8E-D3544547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50"/>
  </w:style>
  <w:style w:type="paragraph" w:styleId="1">
    <w:name w:val="heading 1"/>
    <w:basedOn w:val="a"/>
    <w:next w:val="2"/>
    <w:link w:val="10"/>
    <w:uiPriority w:val="9"/>
    <w:qFormat/>
    <w:rsid w:val="00A20C51"/>
    <w:pPr>
      <w:keepNext/>
      <w:numPr>
        <w:numId w:val="3"/>
      </w:numPr>
      <w:spacing w:before="240" w:after="60"/>
      <w:jc w:val="both"/>
      <w:outlineLvl w:val="0"/>
    </w:pPr>
    <w:rPr>
      <w:rFonts w:ascii="Arial" w:eastAsia="宋体" w:hAnsi="Arial" w:cs="Times New Roman"/>
      <w:b/>
      <w:kern w:val="28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A20C51"/>
    <w:pPr>
      <w:keepNext/>
      <w:numPr>
        <w:ilvl w:val="1"/>
        <w:numId w:val="3"/>
      </w:numPr>
      <w:spacing w:before="240" w:after="60"/>
      <w:jc w:val="both"/>
      <w:outlineLvl w:val="1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A20C51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A20C51"/>
    <w:pPr>
      <w:keepNext/>
      <w:numPr>
        <w:ilvl w:val="3"/>
        <w:numId w:val="3"/>
      </w:numPr>
      <w:spacing w:before="120" w:after="60"/>
      <w:jc w:val="both"/>
      <w:outlineLvl w:val="3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A20C51"/>
    <w:pPr>
      <w:numPr>
        <w:ilvl w:val="4"/>
        <w:numId w:val="3"/>
      </w:numPr>
      <w:spacing w:before="120"/>
      <w:ind w:left="1009" w:hanging="1009"/>
      <w:jc w:val="both"/>
      <w:outlineLvl w:val="4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A20C51"/>
    <w:pPr>
      <w:numPr>
        <w:ilvl w:val="5"/>
        <w:numId w:val="3"/>
      </w:numPr>
      <w:spacing w:before="120"/>
      <w:ind w:left="1151" w:hanging="1151"/>
      <w:jc w:val="both"/>
      <w:outlineLvl w:val="5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qFormat/>
    <w:rsid w:val="00A20C51"/>
    <w:pPr>
      <w:numPr>
        <w:ilvl w:val="6"/>
        <w:numId w:val="3"/>
      </w:numPr>
      <w:spacing w:before="60"/>
      <w:ind w:left="1298" w:hanging="1298"/>
      <w:jc w:val="both"/>
      <w:outlineLvl w:val="6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8">
    <w:name w:val="heading 8"/>
    <w:basedOn w:val="a"/>
    <w:next w:val="a"/>
    <w:link w:val="80"/>
    <w:qFormat/>
    <w:rsid w:val="00A20C51"/>
    <w:pPr>
      <w:numPr>
        <w:ilvl w:val="7"/>
        <w:numId w:val="3"/>
      </w:numPr>
      <w:spacing w:before="60"/>
      <w:jc w:val="both"/>
      <w:outlineLvl w:val="7"/>
    </w:pPr>
    <w:rPr>
      <w:rFonts w:ascii="Arial" w:eastAsia="宋体" w:hAnsi="Arial" w:cs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qFormat/>
    <w:rsid w:val="00A20C51"/>
    <w:pPr>
      <w:numPr>
        <w:ilvl w:val="8"/>
        <w:numId w:val="3"/>
      </w:numPr>
      <w:spacing w:before="60"/>
      <w:ind w:left="1582" w:hanging="1582"/>
      <w:jc w:val="both"/>
      <w:outlineLvl w:val="8"/>
    </w:pPr>
    <w:rPr>
      <w:rFonts w:ascii="Arial" w:eastAsia="宋体" w:hAnsi="Arial" w:cs="Times New Roman"/>
      <w:b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451"/>
    <w:rPr>
      <w:rFonts w:ascii="Lucida Grande" w:hAnsi="Lucida Grande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E5451"/>
    <w:rPr>
      <w:rFonts w:ascii="Lucida Grande" w:hAnsi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6">
    <w:name w:val="页眉 字符"/>
    <w:basedOn w:val="a0"/>
    <w:link w:val="a5"/>
    <w:uiPriority w:val="99"/>
    <w:rsid w:val="00FB21DA"/>
  </w:style>
  <w:style w:type="paragraph" w:styleId="a7">
    <w:name w:val="footer"/>
    <w:basedOn w:val="a"/>
    <w:link w:val="a8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8">
    <w:name w:val="页脚 字符"/>
    <w:basedOn w:val="a0"/>
    <w:link w:val="a7"/>
    <w:uiPriority w:val="99"/>
    <w:rsid w:val="00FB21DA"/>
  </w:style>
  <w:style w:type="table" w:styleId="a9">
    <w:name w:val="Table Grid"/>
    <w:basedOn w:val="a1"/>
    <w:uiPriority w:val="59"/>
    <w:qFormat/>
    <w:rsid w:val="00133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Contemporary"/>
    <w:aliases w:val="Tabelle Preisliste"/>
    <w:basedOn w:val="a1"/>
    <w:rsid w:val="00524E42"/>
    <w:rPr>
      <w:rFonts w:ascii="Arial" w:eastAsia="Times New Roman" w:hAnsi="Arial" w:cs="Times New Roman"/>
      <w:sz w:val="22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</w:tblStylePr>
    <w:tblStylePr w:type="band1Horz">
      <w:rPr>
        <w:color w:val="auto"/>
      </w:rPr>
      <w:tblPr/>
      <w:tcPr>
        <w:shd w:val="clear" w:color="auto" w:fill="E6E6E6"/>
      </w:tcPr>
    </w:tblStylePr>
    <w:tblStylePr w:type="band2Horz">
      <w:rPr>
        <w:color w:val="auto"/>
      </w:rPr>
    </w:tblStylePr>
  </w:style>
  <w:style w:type="table" w:customStyle="1" w:styleId="11">
    <w:name w:val="网格型1"/>
    <w:basedOn w:val="a1"/>
    <w:next w:val="a9"/>
    <w:uiPriority w:val="59"/>
    <w:rsid w:val="00D21ED6"/>
    <w:pPr>
      <w:jc w:val="both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4004B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table" w:customStyle="1" w:styleId="TableHirschmann">
    <w:name w:val="Table_Hirschmann"/>
    <w:basedOn w:val="aa"/>
    <w:rsid w:val="00981E21"/>
    <w:rPr>
      <w:rFonts w:eastAsiaTheme="minorEastAsia"/>
      <w:sz w:val="16"/>
    </w:rPr>
    <w:tblPr>
      <w:tblStyleColBandSize w:val="1"/>
      <w:tblInd w:w="113" w:type="dxa"/>
    </w:tblPr>
    <w:tblStylePr w:type="firstRow">
      <w:pPr>
        <w:jc w:val="center"/>
      </w:pPr>
      <w:rPr>
        <w:rFonts w:ascii="Arial" w:hAnsi="Arial"/>
        <w:b/>
        <w:bCs/>
        <w:color w:val="FFFFFF"/>
        <w:sz w:val="16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1F497D"/>
      </w:tcPr>
    </w:tblStylePr>
    <w:tblStylePr w:type="band1Vert">
      <w:pPr>
        <w:jc w:val="left"/>
      </w:pPr>
      <w:rPr>
        <w:rFonts w:ascii="Arial" w:hAnsi="Arial"/>
        <w:sz w:val="16"/>
      </w:rPr>
    </w:tblStylePr>
    <w:tblStylePr w:type="band2Vert">
      <w:pPr>
        <w:jc w:val="left"/>
      </w:pPr>
      <w:rPr>
        <w:rFonts w:ascii="Arial" w:hAnsi="Arial"/>
        <w:sz w:val="16"/>
      </w:rPr>
    </w:tblStylePr>
    <w:tblStylePr w:type="band1Horz">
      <w:pPr>
        <w:jc w:val="left"/>
      </w:pPr>
      <w:rPr>
        <w:rFonts w:ascii="Arial" w:hAnsi="Arial"/>
        <w:color w:val="auto"/>
        <w:sz w:val="16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pPr>
        <w:jc w:val="left"/>
      </w:pPr>
      <w:rPr>
        <w:rFonts w:ascii="Arial" w:hAnsi="Arial"/>
        <w:color w:val="auto"/>
        <w:sz w:val="16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c">
    <w:name w:val="List Paragraph"/>
    <w:basedOn w:val="a"/>
    <w:uiPriority w:val="34"/>
    <w:qFormat/>
    <w:rsid w:val="00704D60"/>
    <w:pPr>
      <w:ind w:left="720"/>
    </w:pPr>
    <w:rPr>
      <w:rFonts w:ascii="Calibri" w:hAnsi="Calibri" w:cs="Times New Roman"/>
      <w:sz w:val="22"/>
      <w:szCs w:val="22"/>
      <w:lang w:val="en-US" w:eastAsia="zh-CN"/>
    </w:rPr>
  </w:style>
  <w:style w:type="table" w:customStyle="1" w:styleId="21">
    <w:name w:val="网格型2"/>
    <w:basedOn w:val="a1"/>
    <w:next w:val="a9"/>
    <w:uiPriority w:val="59"/>
    <w:rsid w:val="007144C0"/>
    <w:pPr>
      <w:jc w:val="both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示例×："/>
    <w:basedOn w:val="a"/>
    <w:qFormat/>
    <w:rsid w:val="004D5558"/>
    <w:pPr>
      <w:tabs>
        <w:tab w:val="left" w:pos="720"/>
      </w:tabs>
      <w:ind w:left="720" w:hanging="720"/>
      <w:jc w:val="both"/>
    </w:pPr>
    <w:rPr>
      <w:rFonts w:ascii="宋体" w:eastAsia="宋体" w:hAnsi="Times New Roman" w:cs="Times New Roman"/>
      <w:sz w:val="18"/>
      <w:szCs w:val="18"/>
      <w:lang w:val="en-US" w:eastAsia="zh-CN"/>
    </w:rPr>
  </w:style>
  <w:style w:type="paragraph" w:styleId="ae">
    <w:name w:val="Document Map"/>
    <w:basedOn w:val="a"/>
    <w:link w:val="af"/>
    <w:uiPriority w:val="99"/>
    <w:semiHidden/>
    <w:unhideWhenUsed/>
    <w:rsid w:val="00482C40"/>
    <w:rPr>
      <w:rFonts w:ascii="宋体" w:eastAsia="宋体"/>
      <w:sz w:val="18"/>
      <w:szCs w:val="18"/>
    </w:rPr>
  </w:style>
  <w:style w:type="character" w:customStyle="1" w:styleId="af">
    <w:name w:val="文档结构图 字符"/>
    <w:basedOn w:val="a0"/>
    <w:link w:val="ae"/>
    <w:uiPriority w:val="99"/>
    <w:semiHidden/>
    <w:rsid w:val="00482C40"/>
    <w:rPr>
      <w:rFonts w:ascii="宋体" w:eastAsia="宋体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0C51"/>
    <w:rPr>
      <w:rFonts w:ascii="Arial" w:eastAsia="宋体" w:hAnsi="Arial" w:cs="Times New Roman"/>
      <w:b/>
      <w:kern w:val="28"/>
      <w:sz w:val="20"/>
      <w:szCs w:val="20"/>
      <w:lang w:val="en-US"/>
    </w:rPr>
  </w:style>
  <w:style w:type="character" w:customStyle="1" w:styleId="20">
    <w:name w:val="标题 2 字符"/>
    <w:basedOn w:val="a0"/>
    <w:link w:val="2"/>
    <w:uiPriority w:val="9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30">
    <w:name w:val="标题 3 字符"/>
    <w:basedOn w:val="a0"/>
    <w:link w:val="3"/>
    <w:uiPriority w:val="9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40">
    <w:name w:val="标题 4 字符"/>
    <w:basedOn w:val="a0"/>
    <w:link w:val="4"/>
    <w:uiPriority w:val="9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50">
    <w:name w:val="标题 5 字符"/>
    <w:basedOn w:val="a0"/>
    <w:link w:val="5"/>
    <w:uiPriority w:val="9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60">
    <w:name w:val="标题 6 字符"/>
    <w:basedOn w:val="a0"/>
    <w:link w:val="6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70">
    <w:name w:val="标题 7 字符"/>
    <w:basedOn w:val="a0"/>
    <w:link w:val="7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80">
    <w:name w:val="标题 8 字符"/>
    <w:basedOn w:val="a0"/>
    <w:link w:val="8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character" w:customStyle="1" w:styleId="90">
    <w:name w:val="标题 9 字符"/>
    <w:basedOn w:val="a0"/>
    <w:link w:val="9"/>
    <w:rsid w:val="00A20C51"/>
    <w:rPr>
      <w:rFonts w:ascii="Arial" w:eastAsia="宋体" w:hAnsi="Arial" w:cs="Times New Roman"/>
      <w:b/>
      <w:sz w:val="20"/>
      <w:szCs w:val="20"/>
      <w:lang w:val="en-US"/>
    </w:rPr>
  </w:style>
  <w:style w:type="paragraph" w:styleId="af0">
    <w:name w:val="Body Text"/>
    <w:basedOn w:val="a"/>
    <w:link w:val="af1"/>
    <w:unhideWhenUsed/>
    <w:rsid w:val="00A20C51"/>
    <w:pPr>
      <w:spacing w:after="120"/>
      <w:jc w:val="both"/>
    </w:pPr>
    <w:rPr>
      <w:rFonts w:ascii="Arial" w:eastAsia="宋体" w:hAnsi="Arial" w:cs="Times New Roman"/>
      <w:sz w:val="20"/>
      <w:szCs w:val="20"/>
      <w:lang w:val="en-US"/>
    </w:rPr>
  </w:style>
  <w:style w:type="character" w:customStyle="1" w:styleId="af1">
    <w:name w:val="正文文本 字符"/>
    <w:basedOn w:val="a0"/>
    <w:link w:val="af0"/>
    <w:rsid w:val="00A20C51"/>
    <w:rPr>
      <w:rFonts w:ascii="Arial" w:eastAsia="宋体" w:hAnsi="Arial" w:cs="Times New Roman"/>
      <w:sz w:val="20"/>
      <w:szCs w:val="20"/>
      <w:lang w:val="en-US"/>
    </w:rPr>
  </w:style>
  <w:style w:type="paragraph" w:customStyle="1" w:styleId="Default">
    <w:name w:val="Default"/>
    <w:rsid w:val="00012974"/>
    <w:pPr>
      <w:widowControl w:val="0"/>
      <w:autoSpaceDE w:val="0"/>
      <w:autoSpaceDN w:val="0"/>
      <w:adjustRightInd w:val="0"/>
    </w:pPr>
    <w:rPr>
      <w:rFonts w:ascii="HarmonyOS Sans SC" w:eastAsia="HarmonyOS Sans SC" w:cs="HarmonyOS Sans SC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57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90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5-&#27169;&#26495;\DATA_&#20135;&#21697;&#35268;&#26684;&#20070;&#27169;&#26495;_&#20013;&#25991;&#29256;_Av0_20190227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0E4B13-5FE9-4340-A01D-927FF9B5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DATA_产品规格书模板_中文版_Av0_20190227.dotx</Template>
  <TotalTime>1</TotalTime>
  <Pages>4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Belden Inc.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Ryan Zhang</cp:lastModifiedBy>
  <cp:revision>3</cp:revision>
  <cp:lastPrinted>2023-08-03T11:00:00Z</cp:lastPrinted>
  <dcterms:created xsi:type="dcterms:W3CDTF">2023-08-03T11:00:00Z</dcterms:created>
  <dcterms:modified xsi:type="dcterms:W3CDTF">2023-08-03T11:01:00Z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458880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D5.1.6</vt:lpwstr>
  </property>
</Properties>
</file>